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6B721E" w14:textId="77777777" w:rsidR="00D24F22" w:rsidRDefault="00D24F22" w:rsidP="003A5589"/>
    <w:p w14:paraId="3105A345" w14:textId="77777777" w:rsidR="00BE61E2" w:rsidRDefault="00BE61E2" w:rsidP="003A5589"/>
    <w:sdt>
      <w:sdtPr>
        <w:rPr>
          <w:rFonts w:ascii="Calibri Light" w:eastAsiaTheme="minorEastAsia" w:hAnsi="Calibri Light" w:cs="Calibri Light"/>
          <w:color w:val="auto"/>
          <w:sz w:val="22"/>
          <w:szCs w:val="22"/>
          <w:lang w:eastAsia="en-US"/>
        </w:rPr>
        <w:id w:val="-1587214153"/>
        <w:docPartObj>
          <w:docPartGallery w:val="Table of Contents"/>
          <w:docPartUnique/>
        </w:docPartObj>
      </w:sdtPr>
      <w:sdtEndPr>
        <w:rPr>
          <w:b/>
          <w:bCs/>
        </w:rPr>
      </w:sdtEndPr>
      <w:sdtContent>
        <w:p w14:paraId="405554A6" w14:textId="77777777" w:rsidR="00846626" w:rsidRDefault="00846626" w:rsidP="00806713">
          <w:pPr>
            <w:pStyle w:val="Overskriftforinnholdsfortegnelse"/>
          </w:pPr>
          <w:r>
            <w:t>Innhold</w:t>
          </w:r>
        </w:p>
        <w:p w14:paraId="75C6DED8" w14:textId="41CECED3" w:rsidR="003243DF" w:rsidRDefault="00846626">
          <w:pPr>
            <w:pStyle w:val="INNH1"/>
            <w:tabs>
              <w:tab w:val="left" w:pos="480"/>
              <w:tab w:val="right" w:pos="9016"/>
            </w:tabs>
            <w:rPr>
              <w:rFonts w:asciiTheme="minorHAnsi" w:eastAsiaTheme="minorEastAsia" w:hAnsiTheme="minorHAnsi" w:cstheme="minorBidi"/>
              <w:noProof/>
              <w:kern w:val="2"/>
              <w:sz w:val="24"/>
              <w:szCs w:val="24"/>
              <w:lang w:eastAsia="nb-NO"/>
              <w14:ligatures w14:val="standardContextual"/>
            </w:rPr>
          </w:pPr>
          <w:r>
            <w:fldChar w:fldCharType="begin"/>
          </w:r>
          <w:r>
            <w:instrText xml:space="preserve"> TOC \o "1-3" \h \z \u </w:instrText>
          </w:r>
          <w:r>
            <w:fldChar w:fldCharType="separate"/>
          </w:r>
          <w:hyperlink w:anchor="_Toc232420672" w:history="1">
            <w:r w:rsidR="003243DF" w:rsidRPr="00573CA2">
              <w:rPr>
                <w:rStyle w:val="Hyperkobling"/>
                <w:noProof/>
              </w:rPr>
              <w:t>A.</w:t>
            </w:r>
            <w:r w:rsidR="003243DF">
              <w:rPr>
                <w:rFonts w:asciiTheme="minorHAnsi" w:eastAsiaTheme="minorEastAsia" w:hAnsiTheme="minorHAnsi" w:cstheme="minorBidi"/>
                <w:noProof/>
                <w:kern w:val="2"/>
                <w:sz w:val="24"/>
                <w:szCs w:val="24"/>
                <w:lang w:eastAsia="nb-NO"/>
                <w14:ligatures w14:val="standardContextual"/>
              </w:rPr>
              <w:tab/>
            </w:r>
            <w:r w:rsidR="003243DF" w:rsidRPr="00573CA2">
              <w:rPr>
                <w:rStyle w:val="Hyperkobling"/>
                <w:noProof/>
              </w:rPr>
              <w:t>Krav til lønns- og arbeidsvilkår</w:t>
            </w:r>
            <w:r w:rsidR="003243DF">
              <w:rPr>
                <w:noProof/>
                <w:webHidden/>
              </w:rPr>
              <w:tab/>
            </w:r>
            <w:r w:rsidR="003243DF">
              <w:rPr>
                <w:noProof/>
                <w:webHidden/>
              </w:rPr>
              <w:fldChar w:fldCharType="begin"/>
            </w:r>
            <w:r w:rsidR="003243DF">
              <w:rPr>
                <w:noProof/>
                <w:webHidden/>
              </w:rPr>
              <w:instrText xml:space="preserve"> PAGEREF _Toc232420672 \h </w:instrText>
            </w:r>
            <w:r w:rsidR="003243DF">
              <w:rPr>
                <w:noProof/>
                <w:webHidden/>
              </w:rPr>
            </w:r>
            <w:r w:rsidR="003243DF">
              <w:rPr>
                <w:noProof/>
                <w:webHidden/>
              </w:rPr>
              <w:fldChar w:fldCharType="separate"/>
            </w:r>
            <w:r w:rsidR="003243DF">
              <w:rPr>
                <w:noProof/>
                <w:webHidden/>
              </w:rPr>
              <w:t>2</w:t>
            </w:r>
            <w:r w:rsidR="003243DF">
              <w:rPr>
                <w:noProof/>
                <w:webHidden/>
              </w:rPr>
              <w:fldChar w:fldCharType="end"/>
            </w:r>
          </w:hyperlink>
        </w:p>
        <w:p w14:paraId="695FEFD7" w14:textId="1CEC67B6" w:rsidR="003243DF" w:rsidRDefault="003243DF">
          <w:pPr>
            <w:pStyle w:val="INNH1"/>
            <w:tabs>
              <w:tab w:val="left" w:pos="480"/>
              <w:tab w:val="right" w:pos="9016"/>
            </w:tabs>
            <w:rPr>
              <w:rFonts w:asciiTheme="minorHAnsi" w:eastAsiaTheme="minorEastAsia" w:hAnsiTheme="minorHAnsi" w:cstheme="minorBidi"/>
              <w:noProof/>
              <w:kern w:val="2"/>
              <w:sz w:val="24"/>
              <w:szCs w:val="24"/>
              <w:lang w:eastAsia="nb-NO"/>
              <w14:ligatures w14:val="standardContextual"/>
            </w:rPr>
          </w:pPr>
          <w:hyperlink w:anchor="_Toc232420673" w:history="1">
            <w:r w:rsidRPr="00573CA2">
              <w:rPr>
                <w:rStyle w:val="Hyperkobling"/>
                <w:noProof/>
              </w:rPr>
              <w:t>B.</w:t>
            </w:r>
            <w:r>
              <w:rPr>
                <w:rFonts w:asciiTheme="minorHAnsi" w:eastAsiaTheme="minorEastAsia" w:hAnsiTheme="minorHAnsi" w:cstheme="minorBidi"/>
                <w:noProof/>
                <w:kern w:val="2"/>
                <w:sz w:val="24"/>
                <w:szCs w:val="24"/>
                <w:lang w:eastAsia="nb-NO"/>
                <w14:ligatures w14:val="standardContextual"/>
              </w:rPr>
              <w:tab/>
            </w:r>
            <w:r w:rsidRPr="00573CA2">
              <w:rPr>
                <w:rStyle w:val="Hyperkobling"/>
                <w:noProof/>
              </w:rPr>
              <w:t>Krav om elektronisk betaling og oppgjør</w:t>
            </w:r>
            <w:r>
              <w:rPr>
                <w:noProof/>
                <w:webHidden/>
              </w:rPr>
              <w:tab/>
            </w:r>
            <w:r>
              <w:rPr>
                <w:noProof/>
                <w:webHidden/>
              </w:rPr>
              <w:fldChar w:fldCharType="begin"/>
            </w:r>
            <w:r>
              <w:rPr>
                <w:noProof/>
                <w:webHidden/>
              </w:rPr>
              <w:instrText xml:space="preserve"> PAGEREF _Toc232420673 \h </w:instrText>
            </w:r>
            <w:r>
              <w:rPr>
                <w:noProof/>
                <w:webHidden/>
              </w:rPr>
            </w:r>
            <w:r>
              <w:rPr>
                <w:noProof/>
                <w:webHidden/>
              </w:rPr>
              <w:fldChar w:fldCharType="separate"/>
            </w:r>
            <w:r>
              <w:rPr>
                <w:noProof/>
                <w:webHidden/>
              </w:rPr>
              <w:t>3</w:t>
            </w:r>
            <w:r>
              <w:rPr>
                <w:noProof/>
                <w:webHidden/>
              </w:rPr>
              <w:fldChar w:fldCharType="end"/>
            </w:r>
          </w:hyperlink>
        </w:p>
        <w:p w14:paraId="2080F030" w14:textId="7EFEE49C" w:rsidR="003243DF" w:rsidRDefault="003243DF">
          <w:pPr>
            <w:pStyle w:val="INNH1"/>
            <w:tabs>
              <w:tab w:val="left" w:pos="480"/>
              <w:tab w:val="right" w:pos="9016"/>
            </w:tabs>
            <w:rPr>
              <w:rFonts w:asciiTheme="minorHAnsi" w:eastAsiaTheme="minorEastAsia" w:hAnsiTheme="minorHAnsi" w:cstheme="minorBidi"/>
              <w:noProof/>
              <w:kern w:val="2"/>
              <w:sz w:val="24"/>
              <w:szCs w:val="24"/>
              <w:lang w:eastAsia="nb-NO"/>
              <w14:ligatures w14:val="standardContextual"/>
            </w:rPr>
          </w:pPr>
          <w:hyperlink w:anchor="_Toc232420674" w:history="1">
            <w:r w:rsidRPr="00573CA2">
              <w:rPr>
                <w:rStyle w:val="Hyperkobling"/>
                <w:noProof/>
              </w:rPr>
              <w:t>C.</w:t>
            </w:r>
            <w:r>
              <w:rPr>
                <w:rFonts w:asciiTheme="minorHAnsi" w:eastAsiaTheme="minorEastAsia" w:hAnsiTheme="minorHAnsi" w:cstheme="minorBidi"/>
                <w:noProof/>
                <w:kern w:val="2"/>
                <w:sz w:val="24"/>
                <w:szCs w:val="24"/>
                <w:lang w:eastAsia="nb-NO"/>
                <w14:ligatures w14:val="standardContextual"/>
              </w:rPr>
              <w:tab/>
            </w:r>
            <w:r w:rsidRPr="00573CA2">
              <w:rPr>
                <w:rStyle w:val="Hyperkobling"/>
                <w:noProof/>
              </w:rPr>
              <w:t>Krav om elektronisk utbetaling av lønn til arbeiders bankkonto</w:t>
            </w:r>
            <w:r>
              <w:rPr>
                <w:noProof/>
                <w:webHidden/>
              </w:rPr>
              <w:tab/>
            </w:r>
            <w:r>
              <w:rPr>
                <w:noProof/>
                <w:webHidden/>
              </w:rPr>
              <w:fldChar w:fldCharType="begin"/>
            </w:r>
            <w:r>
              <w:rPr>
                <w:noProof/>
                <w:webHidden/>
              </w:rPr>
              <w:instrText xml:space="preserve"> PAGEREF _Toc232420674 \h </w:instrText>
            </w:r>
            <w:r>
              <w:rPr>
                <w:noProof/>
                <w:webHidden/>
              </w:rPr>
            </w:r>
            <w:r>
              <w:rPr>
                <w:noProof/>
                <w:webHidden/>
              </w:rPr>
              <w:fldChar w:fldCharType="separate"/>
            </w:r>
            <w:r>
              <w:rPr>
                <w:noProof/>
                <w:webHidden/>
              </w:rPr>
              <w:t>3</w:t>
            </w:r>
            <w:r>
              <w:rPr>
                <w:noProof/>
                <w:webHidden/>
              </w:rPr>
              <w:fldChar w:fldCharType="end"/>
            </w:r>
          </w:hyperlink>
        </w:p>
        <w:p w14:paraId="0D8B1631" w14:textId="5EC0FF9F" w:rsidR="003243DF" w:rsidRDefault="003243DF">
          <w:pPr>
            <w:pStyle w:val="INNH1"/>
            <w:tabs>
              <w:tab w:val="left" w:pos="480"/>
              <w:tab w:val="right" w:pos="9016"/>
            </w:tabs>
            <w:rPr>
              <w:rFonts w:asciiTheme="minorHAnsi" w:eastAsiaTheme="minorEastAsia" w:hAnsiTheme="minorHAnsi" w:cstheme="minorBidi"/>
              <w:noProof/>
              <w:kern w:val="2"/>
              <w:sz w:val="24"/>
              <w:szCs w:val="24"/>
              <w:lang w:eastAsia="nb-NO"/>
              <w14:ligatures w14:val="standardContextual"/>
            </w:rPr>
          </w:pPr>
          <w:hyperlink w:anchor="_Toc232420675" w:history="1">
            <w:r w:rsidRPr="00573CA2">
              <w:rPr>
                <w:rStyle w:val="Hyperkobling"/>
                <w:noProof/>
              </w:rPr>
              <w:t>D.</w:t>
            </w:r>
            <w:r>
              <w:rPr>
                <w:rFonts w:asciiTheme="minorHAnsi" w:eastAsiaTheme="minorEastAsia" w:hAnsiTheme="minorHAnsi" w:cstheme="minorBidi"/>
                <w:noProof/>
                <w:kern w:val="2"/>
                <w:sz w:val="24"/>
                <w:szCs w:val="24"/>
                <w:lang w:eastAsia="nb-NO"/>
                <w14:ligatures w14:val="standardContextual"/>
              </w:rPr>
              <w:tab/>
            </w:r>
            <w:r w:rsidRPr="00573CA2">
              <w:rPr>
                <w:rStyle w:val="Hyperkobling"/>
                <w:noProof/>
              </w:rPr>
              <w:t>Krav om yrkesmessig integritet og dokumentasjonsplikt</w:t>
            </w:r>
            <w:r>
              <w:rPr>
                <w:noProof/>
                <w:webHidden/>
              </w:rPr>
              <w:tab/>
            </w:r>
            <w:r>
              <w:rPr>
                <w:noProof/>
                <w:webHidden/>
              </w:rPr>
              <w:fldChar w:fldCharType="begin"/>
            </w:r>
            <w:r>
              <w:rPr>
                <w:noProof/>
                <w:webHidden/>
              </w:rPr>
              <w:instrText xml:space="preserve"> PAGEREF _Toc232420675 \h </w:instrText>
            </w:r>
            <w:r>
              <w:rPr>
                <w:noProof/>
                <w:webHidden/>
              </w:rPr>
            </w:r>
            <w:r>
              <w:rPr>
                <w:noProof/>
                <w:webHidden/>
              </w:rPr>
              <w:fldChar w:fldCharType="separate"/>
            </w:r>
            <w:r>
              <w:rPr>
                <w:noProof/>
                <w:webHidden/>
              </w:rPr>
              <w:t>3</w:t>
            </w:r>
            <w:r>
              <w:rPr>
                <w:noProof/>
                <w:webHidden/>
              </w:rPr>
              <w:fldChar w:fldCharType="end"/>
            </w:r>
          </w:hyperlink>
        </w:p>
        <w:p w14:paraId="2BDF047C" w14:textId="0B96D9A1" w:rsidR="003243DF" w:rsidRDefault="003243DF">
          <w:pPr>
            <w:pStyle w:val="INNH1"/>
            <w:tabs>
              <w:tab w:val="left" w:pos="480"/>
              <w:tab w:val="right" w:pos="9016"/>
            </w:tabs>
            <w:rPr>
              <w:rFonts w:asciiTheme="minorHAnsi" w:eastAsiaTheme="minorEastAsia" w:hAnsiTheme="minorHAnsi" w:cstheme="minorBidi"/>
              <w:noProof/>
              <w:kern w:val="2"/>
              <w:sz w:val="24"/>
              <w:szCs w:val="24"/>
              <w:lang w:eastAsia="nb-NO"/>
              <w14:ligatures w14:val="standardContextual"/>
            </w:rPr>
          </w:pPr>
          <w:hyperlink w:anchor="_Toc232420676" w:history="1">
            <w:r w:rsidRPr="00573CA2">
              <w:rPr>
                <w:rStyle w:val="Hyperkobling"/>
                <w:noProof/>
              </w:rPr>
              <w:t>E.</w:t>
            </w:r>
            <w:r>
              <w:rPr>
                <w:rFonts w:asciiTheme="minorHAnsi" w:eastAsiaTheme="minorEastAsia" w:hAnsiTheme="minorHAnsi" w:cstheme="minorBidi"/>
                <w:noProof/>
                <w:kern w:val="2"/>
                <w:sz w:val="24"/>
                <w:szCs w:val="24"/>
                <w:lang w:eastAsia="nb-NO"/>
                <w14:ligatures w14:val="standardContextual"/>
              </w:rPr>
              <w:tab/>
            </w:r>
            <w:r w:rsidRPr="00573CA2">
              <w:rPr>
                <w:rStyle w:val="Hyperkobling"/>
                <w:noProof/>
              </w:rPr>
              <w:t>Oppdragsgivers rett til å gjennomføre revisjon og stedlig kontroll</w:t>
            </w:r>
            <w:r>
              <w:rPr>
                <w:noProof/>
                <w:webHidden/>
              </w:rPr>
              <w:tab/>
            </w:r>
            <w:r>
              <w:rPr>
                <w:noProof/>
                <w:webHidden/>
              </w:rPr>
              <w:fldChar w:fldCharType="begin"/>
            </w:r>
            <w:r>
              <w:rPr>
                <w:noProof/>
                <w:webHidden/>
              </w:rPr>
              <w:instrText xml:space="preserve"> PAGEREF _Toc232420676 \h </w:instrText>
            </w:r>
            <w:r>
              <w:rPr>
                <w:noProof/>
                <w:webHidden/>
              </w:rPr>
            </w:r>
            <w:r>
              <w:rPr>
                <w:noProof/>
                <w:webHidden/>
              </w:rPr>
              <w:fldChar w:fldCharType="separate"/>
            </w:r>
            <w:r>
              <w:rPr>
                <w:noProof/>
                <w:webHidden/>
              </w:rPr>
              <w:t>4</w:t>
            </w:r>
            <w:r>
              <w:rPr>
                <w:noProof/>
                <w:webHidden/>
              </w:rPr>
              <w:fldChar w:fldCharType="end"/>
            </w:r>
          </w:hyperlink>
        </w:p>
        <w:p w14:paraId="25BBC2BE" w14:textId="4F5E6852" w:rsidR="003243DF" w:rsidRDefault="003243DF">
          <w:pPr>
            <w:pStyle w:val="INNH1"/>
            <w:tabs>
              <w:tab w:val="left" w:pos="480"/>
              <w:tab w:val="right" w:pos="9016"/>
            </w:tabs>
            <w:rPr>
              <w:rFonts w:asciiTheme="minorHAnsi" w:eastAsiaTheme="minorEastAsia" w:hAnsiTheme="minorHAnsi" w:cstheme="minorBidi"/>
              <w:noProof/>
              <w:kern w:val="2"/>
              <w:sz w:val="24"/>
              <w:szCs w:val="24"/>
              <w:lang w:eastAsia="nb-NO"/>
              <w14:ligatures w14:val="standardContextual"/>
            </w:rPr>
          </w:pPr>
          <w:hyperlink w:anchor="_Toc232420677" w:history="1">
            <w:r w:rsidRPr="00573CA2">
              <w:rPr>
                <w:rStyle w:val="Hyperkobling"/>
                <w:noProof/>
              </w:rPr>
              <w:t>F.</w:t>
            </w:r>
            <w:r>
              <w:rPr>
                <w:rFonts w:asciiTheme="minorHAnsi" w:eastAsiaTheme="minorEastAsia" w:hAnsiTheme="minorHAnsi" w:cstheme="minorBidi"/>
                <w:noProof/>
                <w:kern w:val="2"/>
                <w:sz w:val="24"/>
                <w:szCs w:val="24"/>
                <w:lang w:eastAsia="nb-NO"/>
                <w14:ligatures w14:val="standardContextual"/>
              </w:rPr>
              <w:tab/>
            </w:r>
            <w:r w:rsidRPr="00573CA2">
              <w:rPr>
                <w:rStyle w:val="Hyperkobling"/>
                <w:noProof/>
              </w:rPr>
              <w:t>Konsekvenser ved brudd på konkurranselovgivningen</w:t>
            </w:r>
            <w:r>
              <w:rPr>
                <w:noProof/>
                <w:webHidden/>
              </w:rPr>
              <w:tab/>
            </w:r>
            <w:r>
              <w:rPr>
                <w:noProof/>
                <w:webHidden/>
              </w:rPr>
              <w:fldChar w:fldCharType="begin"/>
            </w:r>
            <w:r>
              <w:rPr>
                <w:noProof/>
                <w:webHidden/>
              </w:rPr>
              <w:instrText xml:space="preserve"> PAGEREF _Toc232420677 \h </w:instrText>
            </w:r>
            <w:r>
              <w:rPr>
                <w:noProof/>
                <w:webHidden/>
              </w:rPr>
            </w:r>
            <w:r>
              <w:rPr>
                <w:noProof/>
                <w:webHidden/>
              </w:rPr>
              <w:fldChar w:fldCharType="separate"/>
            </w:r>
            <w:r>
              <w:rPr>
                <w:noProof/>
                <w:webHidden/>
              </w:rPr>
              <w:t>4</w:t>
            </w:r>
            <w:r>
              <w:rPr>
                <w:noProof/>
                <w:webHidden/>
              </w:rPr>
              <w:fldChar w:fldCharType="end"/>
            </w:r>
          </w:hyperlink>
        </w:p>
        <w:p w14:paraId="2F2AC79E" w14:textId="4D20917A" w:rsidR="003243DF" w:rsidRDefault="003243DF">
          <w:pPr>
            <w:pStyle w:val="INNH1"/>
            <w:tabs>
              <w:tab w:val="left" w:pos="480"/>
              <w:tab w:val="right" w:pos="9016"/>
            </w:tabs>
            <w:rPr>
              <w:rFonts w:asciiTheme="minorHAnsi" w:eastAsiaTheme="minorEastAsia" w:hAnsiTheme="minorHAnsi" w:cstheme="minorBidi"/>
              <w:noProof/>
              <w:kern w:val="2"/>
              <w:sz w:val="24"/>
              <w:szCs w:val="24"/>
              <w:lang w:eastAsia="nb-NO"/>
              <w14:ligatures w14:val="standardContextual"/>
            </w:rPr>
          </w:pPr>
          <w:hyperlink w:anchor="_Toc232420678" w:history="1">
            <w:r w:rsidRPr="00573CA2">
              <w:rPr>
                <w:rStyle w:val="Hyperkobling"/>
                <w:noProof/>
              </w:rPr>
              <w:t>G.</w:t>
            </w:r>
            <w:r>
              <w:rPr>
                <w:rFonts w:asciiTheme="minorHAnsi" w:eastAsiaTheme="minorEastAsia" w:hAnsiTheme="minorHAnsi" w:cstheme="minorBidi"/>
                <w:noProof/>
                <w:kern w:val="2"/>
                <w:sz w:val="24"/>
                <w:szCs w:val="24"/>
                <w:lang w:eastAsia="nb-NO"/>
                <w14:ligatures w14:val="standardContextual"/>
              </w:rPr>
              <w:tab/>
            </w:r>
            <w:r w:rsidRPr="00573CA2">
              <w:rPr>
                <w:rStyle w:val="Hyperkobling"/>
                <w:noProof/>
              </w:rPr>
              <w:t>Krav om oppfyllelse av skatte- og avgiftsforpliktelser</w:t>
            </w:r>
            <w:r>
              <w:rPr>
                <w:noProof/>
                <w:webHidden/>
              </w:rPr>
              <w:tab/>
            </w:r>
            <w:r>
              <w:rPr>
                <w:noProof/>
                <w:webHidden/>
              </w:rPr>
              <w:fldChar w:fldCharType="begin"/>
            </w:r>
            <w:r>
              <w:rPr>
                <w:noProof/>
                <w:webHidden/>
              </w:rPr>
              <w:instrText xml:space="preserve"> PAGEREF _Toc232420678 \h </w:instrText>
            </w:r>
            <w:r>
              <w:rPr>
                <w:noProof/>
                <w:webHidden/>
              </w:rPr>
            </w:r>
            <w:r>
              <w:rPr>
                <w:noProof/>
                <w:webHidden/>
              </w:rPr>
              <w:fldChar w:fldCharType="separate"/>
            </w:r>
            <w:r>
              <w:rPr>
                <w:noProof/>
                <w:webHidden/>
              </w:rPr>
              <w:t>4</w:t>
            </w:r>
            <w:r>
              <w:rPr>
                <w:noProof/>
                <w:webHidden/>
              </w:rPr>
              <w:fldChar w:fldCharType="end"/>
            </w:r>
          </w:hyperlink>
        </w:p>
        <w:p w14:paraId="1738D503" w14:textId="5B2A3F4B" w:rsidR="003243DF" w:rsidRDefault="003243DF">
          <w:pPr>
            <w:pStyle w:val="INNH1"/>
            <w:tabs>
              <w:tab w:val="left" w:pos="480"/>
              <w:tab w:val="right" w:pos="9016"/>
            </w:tabs>
            <w:rPr>
              <w:rFonts w:asciiTheme="minorHAnsi" w:eastAsiaTheme="minorEastAsia" w:hAnsiTheme="minorHAnsi" w:cstheme="minorBidi"/>
              <w:noProof/>
              <w:kern w:val="2"/>
              <w:sz w:val="24"/>
              <w:szCs w:val="24"/>
              <w:lang w:eastAsia="nb-NO"/>
              <w14:ligatures w14:val="standardContextual"/>
            </w:rPr>
          </w:pPr>
          <w:hyperlink w:anchor="_Toc232420679" w:history="1">
            <w:r w:rsidRPr="00573CA2">
              <w:rPr>
                <w:rStyle w:val="Hyperkobling"/>
                <w:noProof/>
              </w:rPr>
              <w:t>H.</w:t>
            </w:r>
            <w:r>
              <w:rPr>
                <w:rFonts w:asciiTheme="minorHAnsi" w:eastAsiaTheme="minorEastAsia" w:hAnsiTheme="minorHAnsi" w:cstheme="minorBidi"/>
                <w:noProof/>
                <w:kern w:val="2"/>
                <w:sz w:val="24"/>
                <w:szCs w:val="24"/>
                <w:lang w:eastAsia="nb-NO"/>
                <w14:ligatures w14:val="standardContextual"/>
              </w:rPr>
              <w:tab/>
            </w:r>
            <w:r w:rsidRPr="00573CA2">
              <w:rPr>
                <w:rStyle w:val="Hyperkobling"/>
                <w:noProof/>
              </w:rPr>
              <w:t>Krav om begrensning i antall ledd underleverandører i vertikal kjede</w:t>
            </w:r>
            <w:r>
              <w:rPr>
                <w:noProof/>
                <w:webHidden/>
              </w:rPr>
              <w:tab/>
            </w:r>
            <w:r>
              <w:rPr>
                <w:noProof/>
                <w:webHidden/>
              </w:rPr>
              <w:fldChar w:fldCharType="begin"/>
            </w:r>
            <w:r>
              <w:rPr>
                <w:noProof/>
                <w:webHidden/>
              </w:rPr>
              <w:instrText xml:space="preserve"> PAGEREF _Toc232420679 \h </w:instrText>
            </w:r>
            <w:r>
              <w:rPr>
                <w:noProof/>
                <w:webHidden/>
              </w:rPr>
            </w:r>
            <w:r>
              <w:rPr>
                <w:noProof/>
                <w:webHidden/>
              </w:rPr>
              <w:fldChar w:fldCharType="separate"/>
            </w:r>
            <w:r>
              <w:rPr>
                <w:noProof/>
                <w:webHidden/>
              </w:rPr>
              <w:t>5</w:t>
            </w:r>
            <w:r>
              <w:rPr>
                <w:noProof/>
                <w:webHidden/>
              </w:rPr>
              <w:fldChar w:fldCharType="end"/>
            </w:r>
          </w:hyperlink>
        </w:p>
        <w:p w14:paraId="7A509B0B" w14:textId="4C226D14" w:rsidR="003243DF" w:rsidRDefault="003243DF">
          <w:pPr>
            <w:pStyle w:val="INNH1"/>
            <w:tabs>
              <w:tab w:val="left" w:pos="480"/>
              <w:tab w:val="right" w:pos="9016"/>
            </w:tabs>
            <w:rPr>
              <w:rFonts w:asciiTheme="minorHAnsi" w:eastAsiaTheme="minorEastAsia" w:hAnsiTheme="minorHAnsi" w:cstheme="minorBidi"/>
              <w:noProof/>
              <w:kern w:val="2"/>
              <w:sz w:val="24"/>
              <w:szCs w:val="24"/>
              <w:lang w:eastAsia="nb-NO"/>
              <w14:ligatures w14:val="standardContextual"/>
            </w:rPr>
          </w:pPr>
          <w:hyperlink w:anchor="_Toc232420680" w:history="1">
            <w:r w:rsidRPr="00573CA2">
              <w:rPr>
                <w:rStyle w:val="Hyperkobling"/>
                <w:noProof/>
              </w:rPr>
              <w:t>I.</w:t>
            </w:r>
            <w:r>
              <w:rPr>
                <w:rFonts w:asciiTheme="minorHAnsi" w:eastAsiaTheme="minorEastAsia" w:hAnsiTheme="minorHAnsi" w:cstheme="minorBidi"/>
                <w:noProof/>
                <w:kern w:val="2"/>
                <w:sz w:val="24"/>
                <w:szCs w:val="24"/>
                <w:lang w:eastAsia="nb-NO"/>
                <w14:ligatures w14:val="standardContextual"/>
              </w:rPr>
              <w:tab/>
            </w:r>
            <w:r w:rsidRPr="00573CA2">
              <w:rPr>
                <w:rStyle w:val="Hyperkobling"/>
                <w:noProof/>
              </w:rPr>
              <w:t>Krav om bruk av fast ansatte i 100% stilling</w:t>
            </w:r>
            <w:r>
              <w:rPr>
                <w:noProof/>
                <w:webHidden/>
              </w:rPr>
              <w:tab/>
            </w:r>
            <w:r>
              <w:rPr>
                <w:noProof/>
                <w:webHidden/>
              </w:rPr>
              <w:fldChar w:fldCharType="begin"/>
            </w:r>
            <w:r>
              <w:rPr>
                <w:noProof/>
                <w:webHidden/>
              </w:rPr>
              <w:instrText xml:space="preserve"> PAGEREF _Toc232420680 \h </w:instrText>
            </w:r>
            <w:r>
              <w:rPr>
                <w:noProof/>
                <w:webHidden/>
              </w:rPr>
            </w:r>
            <w:r>
              <w:rPr>
                <w:noProof/>
                <w:webHidden/>
              </w:rPr>
              <w:fldChar w:fldCharType="separate"/>
            </w:r>
            <w:r>
              <w:rPr>
                <w:noProof/>
                <w:webHidden/>
              </w:rPr>
              <w:t>6</w:t>
            </w:r>
            <w:r>
              <w:rPr>
                <w:noProof/>
                <w:webHidden/>
              </w:rPr>
              <w:fldChar w:fldCharType="end"/>
            </w:r>
          </w:hyperlink>
        </w:p>
        <w:p w14:paraId="0158F5BA" w14:textId="4DA351D3" w:rsidR="003243DF" w:rsidRDefault="003243DF">
          <w:pPr>
            <w:pStyle w:val="INNH1"/>
            <w:tabs>
              <w:tab w:val="left" w:pos="480"/>
              <w:tab w:val="right" w:pos="9016"/>
            </w:tabs>
            <w:rPr>
              <w:rFonts w:asciiTheme="minorHAnsi" w:eastAsiaTheme="minorEastAsia" w:hAnsiTheme="minorHAnsi" w:cstheme="minorBidi"/>
              <w:noProof/>
              <w:kern w:val="2"/>
              <w:sz w:val="24"/>
              <w:szCs w:val="24"/>
              <w:lang w:eastAsia="nb-NO"/>
              <w14:ligatures w14:val="standardContextual"/>
            </w:rPr>
          </w:pPr>
          <w:hyperlink w:anchor="_Toc232420681" w:history="1">
            <w:r w:rsidRPr="00573CA2">
              <w:rPr>
                <w:rStyle w:val="Hyperkobling"/>
                <w:noProof/>
              </w:rPr>
              <w:t>J.</w:t>
            </w:r>
            <w:r>
              <w:rPr>
                <w:rFonts w:asciiTheme="minorHAnsi" w:eastAsiaTheme="minorEastAsia" w:hAnsiTheme="minorHAnsi" w:cstheme="minorBidi"/>
                <w:noProof/>
                <w:kern w:val="2"/>
                <w:sz w:val="24"/>
                <w:szCs w:val="24"/>
                <w:lang w:eastAsia="nb-NO"/>
                <w14:ligatures w14:val="standardContextual"/>
              </w:rPr>
              <w:tab/>
            </w:r>
            <w:r w:rsidRPr="00573CA2">
              <w:rPr>
                <w:rStyle w:val="Hyperkobling"/>
                <w:noProof/>
              </w:rPr>
              <w:t>Krav om dokumentert yrkesskadeforsikring</w:t>
            </w:r>
            <w:r>
              <w:rPr>
                <w:noProof/>
                <w:webHidden/>
              </w:rPr>
              <w:tab/>
            </w:r>
            <w:r>
              <w:rPr>
                <w:noProof/>
                <w:webHidden/>
              </w:rPr>
              <w:fldChar w:fldCharType="begin"/>
            </w:r>
            <w:r>
              <w:rPr>
                <w:noProof/>
                <w:webHidden/>
              </w:rPr>
              <w:instrText xml:space="preserve"> PAGEREF _Toc232420681 \h </w:instrText>
            </w:r>
            <w:r>
              <w:rPr>
                <w:noProof/>
                <w:webHidden/>
              </w:rPr>
            </w:r>
            <w:r>
              <w:rPr>
                <w:noProof/>
                <w:webHidden/>
              </w:rPr>
              <w:fldChar w:fldCharType="separate"/>
            </w:r>
            <w:r>
              <w:rPr>
                <w:noProof/>
                <w:webHidden/>
              </w:rPr>
              <w:t>7</w:t>
            </w:r>
            <w:r>
              <w:rPr>
                <w:noProof/>
                <w:webHidden/>
              </w:rPr>
              <w:fldChar w:fldCharType="end"/>
            </w:r>
          </w:hyperlink>
        </w:p>
        <w:p w14:paraId="4CD79671" w14:textId="0E777DE9" w:rsidR="003243DF" w:rsidRDefault="003243DF">
          <w:pPr>
            <w:pStyle w:val="INNH1"/>
            <w:tabs>
              <w:tab w:val="left" w:pos="480"/>
              <w:tab w:val="right" w:pos="9016"/>
            </w:tabs>
            <w:rPr>
              <w:rFonts w:asciiTheme="minorHAnsi" w:eastAsiaTheme="minorEastAsia" w:hAnsiTheme="minorHAnsi" w:cstheme="minorBidi"/>
              <w:noProof/>
              <w:kern w:val="2"/>
              <w:sz w:val="24"/>
              <w:szCs w:val="24"/>
              <w:lang w:eastAsia="nb-NO"/>
              <w14:ligatures w14:val="standardContextual"/>
            </w:rPr>
          </w:pPr>
          <w:hyperlink w:anchor="_Toc232420682" w:history="1">
            <w:r w:rsidRPr="00573CA2">
              <w:rPr>
                <w:rStyle w:val="Hyperkobling"/>
                <w:noProof/>
              </w:rPr>
              <w:t>K.</w:t>
            </w:r>
            <w:r>
              <w:rPr>
                <w:rFonts w:asciiTheme="minorHAnsi" w:eastAsiaTheme="minorEastAsia" w:hAnsiTheme="minorHAnsi" w:cstheme="minorBidi"/>
                <w:noProof/>
                <w:kern w:val="2"/>
                <w:sz w:val="24"/>
                <w:szCs w:val="24"/>
                <w:lang w:eastAsia="nb-NO"/>
                <w14:ligatures w14:val="standardContextual"/>
              </w:rPr>
              <w:tab/>
            </w:r>
            <w:r w:rsidRPr="00573CA2">
              <w:rPr>
                <w:rStyle w:val="Hyperkobling"/>
                <w:noProof/>
              </w:rPr>
              <w:t>Krav om dokumentert obligatorisk pensjonsordning</w:t>
            </w:r>
            <w:r>
              <w:rPr>
                <w:noProof/>
                <w:webHidden/>
              </w:rPr>
              <w:tab/>
            </w:r>
            <w:r>
              <w:rPr>
                <w:noProof/>
                <w:webHidden/>
              </w:rPr>
              <w:fldChar w:fldCharType="begin"/>
            </w:r>
            <w:r>
              <w:rPr>
                <w:noProof/>
                <w:webHidden/>
              </w:rPr>
              <w:instrText xml:space="preserve"> PAGEREF _Toc232420682 \h </w:instrText>
            </w:r>
            <w:r>
              <w:rPr>
                <w:noProof/>
                <w:webHidden/>
              </w:rPr>
            </w:r>
            <w:r>
              <w:rPr>
                <w:noProof/>
                <w:webHidden/>
              </w:rPr>
              <w:fldChar w:fldCharType="separate"/>
            </w:r>
            <w:r>
              <w:rPr>
                <w:noProof/>
                <w:webHidden/>
              </w:rPr>
              <w:t>7</w:t>
            </w:r>
            <w:r>
              <w:rPr>
                <w:noProof/>
                <w:webHidden/>
              </w:rPr>
              <w:fldChar w:fldCharType="end"/>
            </w:r>
          </w:hyperlink>
        </w:p>
        <w:p w14:paraId="05B35DE6" w14:textId="62C9837C" w:rsidR="003243DF" w:rsidRDefault="003243DF">
          <w:pPr>
            <w:pStyle w:val="INNH1"/>
            <w:tabs>
              <w:tab w:val="left" w:pos="480"/>
              <w:tab w:val="right" w:pos="9016"/>
            </w:tabs>
            <w:rPr>
              <w:rFonts w:asciiTheme="minorHAnsi" w:eastAsiaTheme="minorEastAsia" w:hAnsiTheme="minorHAnsi" w:cstheme="minorBidi"/>
              <w:noProof/>
              <w:kern w:val="2"/>
              <w:sz w:val="24"/>
              <w:szCs w:val="24"/>
              <w:lang w:eastAsia="nb-NO"/>
              <w14:ligatures w14:val="standardContextual"/>
            </w:rPr>
          </w:pPr>
          <w:hyperlink w:anchor="_Toc232420683" w:history="1">
            <w:r w:rsidRPr="00573CA2">
              <w:rPr>
                <w:rStyle w:val="Hyperkobling"/>
                <w:noProof/>
              </w:rPr>
              <w:t>L.</w:t>
            </w:r>
            <w:r>
              <w:rPr>
                <w:rFonts w:asciiTheme="minorHAnsi" w:eastAsiaTheme="minorEastAsia" w:hAnsiTheme="minorHAnsi" w:cstheme="minorBidi"/>
                <w:noProof/>
                <w:kern w:val="2"/>
                <w:sz w:val="24"/>
                <w:szCs w:val="24"/>
                <w:lang w:eastAsia="nb-NO"/>
                <w14:ligatures w14:val="standardContextual"/>
              </w:rPr>
              <w:tab/>
            </w:r>
            <w:r w:rsidRPr="00573CA2">
              <w:rPr>
                <w:rStyle w:val="Hyperkobling"/>
                <w:noProof/>
              </w:rPr>
              <w:t>Leverandørens informasjonsplikt</w:t>
            </w:r>
            <w:r>
              <w:rPr>
                <w:noProof/>
                <w:webHidden/>
              </w:rPr>
              <w:tab/>
            </w:r>
            <w:r>
              <w:rPr>
                <w:noProof/>
                <w:webHidden/>
              </w:rPr>
              <w:fldChar w:fldCharType="begin"/>
            </w:r>
            <w:r>
              <w:rPr>
                <w:noProof/>
                <w:webHidden/>
              </w:rPr>
              <w:instrText xml:space="preserve"> PAGEREF _Toc232420683 \h </w:instrText>
            </w:r>
            <w:r>
              <w:rPr>
                <w:noProof/>
                <w:webHidden/>
              </w:rPr>
            </w:r>
            <w:r>
              <w:rPr>
                <w:noProof/>
                <w:webHidden/>
              </w:rPr>
              <w:fldChar w:fldCharType="separate"/>
            </w:r>
            <w:r>
              <w:rPr>
                <w:noProof/>
                <w:webHidden/>
              </w:rPr>
              <w:t>7</w:t>
            </w:r>
            <w:r>
              <w:rPr>
                <w:noProof/>
                <w:webHidden/>
              </w:rPr>
              <w:fldChar w:fldCharType="end"/>
            </w:r>
          </w:hyperlink>
        </w:p>
        <w:p w14:paraId="711FF7AA" w14:textId="4D25EE43" w:rsidR="00846626" w:rsidRDefault="00846626">
          <w:r>
            <w:rPr>
              <w:b/>
              <w:bCs/>
            </w:rPr>
            <w:fldChar w:fldCharType="end"/>
          </w:r>
        </w:p>
      </w:sdtContent>
    </w:sdt>
    <w:p w14:paraId="3FE8A377" w14:textId="77777777" w:rsidR="00846626" w:rsidRDefault="00846626" w:rsidP="00846626"/>
    <w:p w14:paraId="7195ED4B" w14:textId="77777777" w:rsidR="00DB7EBF" w:rsidRDefault="00DB7EBF" w:rsidP="00846626"/>
    <w:p w14:paraId="390FC08C" w14:textId="77777777" w:rsidR="00DB7EBF" w:rsidRDefault="00DB7EBF" w:rsidP="00846626"/>
    <w:p w14:paraId="5AD3F534" w14:textId="77777777" w:rsidR="00846626" w:rsidRDefault="00846626" w:rsidP="00846626"/>
    <w:p w14:paraId="1072B817" w14:textId="77777777" w:rsidR="00846626" w:rsidRDefault="00846626" w:rsidP="00846626"/>
    <w:p w14:paraId="1C0D08EC" w14:textId="77777777" w:rsidR="00846626" w:rsidRDefault="00846626" w:rsidP="00846626"/>
    <w:p w14:paraId="3B1C12E9" w14:textId="77777777" w:rsidR="00846626" w:rsidRDefault="00846626" w:rsidP="00846626"/>
    <w:p w14:paraId="3F0E51EE" w14:textId="77777777" w:rsidR="00846626" w:rsidRDefault="00846626" w:rsidP="00846626"/>
    <w:p w14:paraId="56B00D59" w14:textId="744C2168" w:rsidR="00A44A3D" w:rsidRDefault="00C02C19" w:rsidP="00C02C19">
      <w:pPr>
        <w:tabs>
          <w:tab w:val="clear" w:pos="4513"/>
        </w:tabs>
        <w:spacing w:after="160" w:line="279" w:lineRule="auto"/>
      </w:pPr>
      <w:r>
        <w:br w:type="page"/>
      </w:r>
    </w:p>
    <w:p w14:paraId="3AFCF8E8" w14:textId="77777777" w:rsidR="00A44A3D" w:rsidRPr="00A44A3D" w:rsidRDefault="00A44A3D" w:rsidP="00A44A3D"/>
    <w:p w14:paraId="15E5B380" w14:textId="77777777" w:rsidR="00113622" w:rsidRPr="007B20A0" w:rsidRDefault="00113622" w:rsidP="00806713">
      <w:pPr>
        <w:pStyle w:val="Overskrift1"/>
      </w:pPr>
      <w:bookmarkStart w:id="0" w:name="_Toc232420672"/>
      <w:r w:rsidRPr="007B20A0">
        <w:t xml:space="preserve">Krav </w:t>
      </w:r>
      <w:r w:rsidRPr="00806713">
        <w:t>til</w:t>
      </w:r>
      <w:r w:rsidRPr="007B20A0">
        <w:t xml:space="preserve"> lønns- og arbeidsvilkår</w:t>
      </w:r>
      <w:bookmarkEnd w:id="0"/>
      <w:r w:rsidR="00903AA6" w:rsidRPr="007B20A0">
        <w:tab/>
      </w:r>
    </w:p>
    <w:p w14:paraId="2823F976" w14:textId="77777777" w:rsidR="00903AA6" w:rsidRPr="00903AA6" w:rsidRDefault="00903AA6" w:rsidP="003A5589">
      <w:r w:rsidRPr="00903AA6">
        <w:t>Medvirkende arbeiders lønns- og arbeidsvilkår skal ikke være dårligere enn det som følger av den til enhver tid gjeldende arbeidsmiljølovgivning.</w:t>
      </w:r>
    </w:p>
    <w:p w14:paraId="0725F40B" w14:textId="77777777" w:rsidR="00903AA6" w:rsidRPr="003A5589" w:rsidRDefault="00903AA6" w:rsidP="003A5589">
      <w:r w:rsidRPr="00903AA6">
        <w:t>Med lønns- og arbeidsvilkår menes blant annet arbeidstid, lønn herunder overtidstillegg, skift- og turnustillegg og ulempetillegg, obligatorisk tjenestepensjon og dekning av utgifter til reise, kost og losji.</w:t>
      </w:r>
    </w:p>
    <w:p w14:paraId="56100B1C" w14:textId="77777777" w:rsidR="00903AA6" w:rsidRPr="00903AA6" w:rsidRDefault="00903AA6" w:rsidP="003A5589"/>
    <w:p w14:paraId="40870518" w14:textId="77777777" w:rsidR="00903AA6" w:rsidRPr="003A5589" w:rsidRDefault="00903AA6" w:rsidP="003A5589">
      <w:r w:rsidRPr="00903AA6">
        <w:t>På områder som er dekket av forskrift om allmenngjort tariffavtale skal medvirkende arbeiders lønns- og arbeidsvilkår ikke være dårligere enn allmenngjøringsforskriften for den aktuelle bransje.</w:t>
      </w:r>
    </w:p>
    <w:p w14:paraId="16DB2DFB" w14:textId="77777777" w:rsidR="00903AA6" w:rsidRPr="00903AA6" w:rsidRDefault="00903AA6" w:rsidP="003A5589"/>
    <w:p w14:paraId="717FBBDD" w14:textId="77777777" w:rsidR="00903AA6" w:rsidRPr="003A5589" w:rsidRDefault="00903AA6" w:rsidP="003A5589">
      <w:r w:rsidRPr="00903AA6">
        <w:t>På områder som ikke er dekket av forskrift om allmenngjort tariffavtale, skal medvirkende arbeiders lønns- og arbeidsvilkår ikke være dårligere enn landsomfattende tariffavtale for den aktuelle bransje.</w:t>
      </w:r>
    </w:p>
    <w:p w14:paraId="4C570AA4" w14:textId="77777777" w:rsidR="00903AA6" w:rsidRPr="00903AA6" w:rsidRDefault="00903AA6" w:rsidP="003A5589"/>
    <w:p w14:paraId="42400B12" w14:textId="77777777" w:rsidR="00903AA6" w:rsidRPr="003A5589" w:rsidRDefault="00903AA6" w:rsidP="003A5589">
      <w:r w:rsidRPr="00903AA6">
        <w:t>På områder som ikke er dekket av allmenngjøringsforskrift eller landsdekkende tariffavtale, skal Leverandøren se hen til allmenngjort eller landsdekkende tariffavtaler for lignende arbeidsområder, og fastsette lønns- og arbeidsvilkår for medvirkende arbeider som ikke er dårligere enn disse.</w:t>
      </w:r>
    </w:p>
    <w:p w14:paraId="2DF5950C" w14:textId="77777777" w:rsidR="00903AA6" w:rsidRPr="00903AA6" w:rsidRDefault="00903AA6" w:rsidP="003A5589"/>
    <w:p w14:paraId="4163A93A" w14:textId="77777777" w:rsidR="00903AA6" w:rsidRDefault="00903AA6" w:rsidP="003A5589">
      <w:r w:rsidRPr="00903AA6">
        <w:t>Der det ikke finnes allmenngjort eller landsdekkende tariffavtale for lignende arbeidsområde, skal medvirkende arbeiders lønns- og arbeidsvilkår ikke være vesentlig dårligere enn det som er normalt i yrket og som det er naturlig å sammenligne med.</w:t>
      </w:r>
    </w:p>
    <w:p w14:paraId="275FF4EE" w14:textId="77777777" w:rsidR="00E64E99" w:rsidRPr="00903AA6" w:rsidRDefault="00E64E99" w:rsidP="003A5589"/>
    <w:p w14:paraId="274426A7" w14:textId="77777777" w:rsidR="00903AA6" w:rsidRPr="00903AA6" w:rsidRDefault="00903AA6" w:rsidP="003A5589">
      <w:r w:rsidRPr="00903AA6">
        <w:t>Der Leverandøren eller underleverandør tilbyr innkvartering for arbeidere som medvirker til oppfyllelse av denne kontrakten, skal Leverandøren på forespørsel dokumentere at boliglokalene er forsvarlig utformet, innredet og vedlikeholdt i tråd med arbeidsmiljøloven eller tariffavtaler der disse stiller høyere krav til innkvartering. Leverandøren skal også på forespørsel dokumentere at innkreving av husleie er i henhold til arbeidsmiljøloven og husleieloven.</w:t>
      </w:r>
      <w:r w:rsidRPr="00903AA6">
        <w:br/>
      </w:r>
      <w:r w:rsidRPr="00903AA6">
        <w:br/>
        <w:t>Leverandøren skal på forespørsel vederlagsfritt dokumentere at krav som følger av denne bestemmelsen er oppfylt. Dokumentasjon som minimum kan kreves er kopi av arbeidsavtale, lønnsslipp, timeliste, arbeiderens CV og arbeidsgiverens bankutskrift.</w:t>
      </w:r>
    </w:p>
    <w:p w14:paraId="7C8BA67C" w14:textId="77777777" w:rsidR="00903AA6" w:rsidRPr="003A5589" w:rsidRDefault="00903AA6" w:rsidP="003A5589">
      <w:r w:rsidRPr="00903AA6">
        <w:t>Leverandøren og eventuelle underleverandører plikter å føre timelister. Timelistene skal minimum vise dato og klokkeslett for arbeidets begynnelse og slutt, varighet på lovpålagte pauser, og det totale antall arbeidede timer per dag og per uke. Det skal fremgå tydelig hvilke oppdrag timene gjelder for.</w:t>
      </w:r>
    </w:p>
    <w:p w14:paraId="147EF0BD" w14:textId="77777777" w:rsidR="00903AA6" w:rsidRPr="00903AA6" w:rsidRDefault="00903AA6" w:rsidP="003A5589"/>
    <w:p w14:paraId="64E648B7" w14:textId="77777777" w:rsidR="00903AA6" w:rsidRPr="003A5589" w:rsidRDefault="00903AA6" w:rsidP="003A5589">
      <w:r w:rsidRPr="00903AA6">
        <w:t>Leverandøren skal på forespørsel dokumentere skriftlig avtale om trekk i lønn, gjennomsnittsberegning av arbeidstid og arbeidsplan.</w:t>
      </w:r>
    </w:p>
    <w:p w14:paraId="71808E50" w14:textId="77777777" w:rsidR="00903AA6" w:rsidRPr="00903AA6" w:rsidRDefault="00903AA6" w:rsidP="003A5589"/>
    <w:p w14:paraId="6BE07A3D" w14:textId="77777777" w:rsidR="00903AA6" w:rsidRPr="00903AA6" w:rsidRDefault="00903AA6" w:rsidP="003A5589">
      <w:r w:rsidRPr="00903AA6">
        <w:t>Leverandøren skal på forespørsel dokumentere betaling for kostnader knyttet til kost, losji og reise der arbeideren har rett til slik utgiftsdekning.</w:t>
      </w:r>
    </w:p>
    <w:p w14:paraId="1DBE54A6" w14:textId="77777777" w:rsidR="00903AA6" w:rsidRPr="003A5589" w:rsidRDefault="00903AA6" w:rsidP="003A5589">
      <w:r w:rsidRPr="00903AA6">
        <w:t>Leverandøren skal gjennomføre nødvendig kontroll hos sine underleverandører for å påse at pliktene etter denne bestemmelsen overholdes. Personvern skal ivaretas ved kontroll.</w:t>
      </w:r>
    </w:p>
    <w:p w14:paraId="29C219BB" w14:textId="77777777" w:rsidR="00903AA6" w:rsidRPr="00903AA6" w:rsidRDefault="00903AA6" w:rsidP="003A5589"/>
    <w:p w14:paraId="1661E1F8" w14:textId="77777777" w:rsidR="00903AA6" w:rsidRPr="00903AA6" w:rsidRDefault="00903AA6" w:rsidP="003A5589">
      <w:r w:rsidRPr="00903AA6">
        <w:t xml:space="preserve">Leverandøren skal </w:t>
      </w:r>
      <w:proofErr w:type="gramStart"/>
      <w:r w:rsidRPr="00903AA6">
        <w:t>for øvrig</w:t>
      </w:r>
      <w:proofErr w:type="gramEnd"/>
      <w:r w:rsidRPr="00903AA6">
        <w:t xml:space="preserve"> overholde den til enhver tid gjeldende arbeidsmiljølov.</w:t>
      </w:r>
    </w:p>
    <w:p w14:paraId="4426A210" w14:textId="77777777" w:rsidR="00903AA6" w:rsidRPr="003A5589" w:rsidRDefault="00903AA6" w:rsidP="003A5589">
      <w:r w:rsidRPr="00903AA6">
        <w:t>Ved brudd på denne bestemmelsen skal Leverandøren rette forholdet umiddelbart. Oppdragsgiver har rett til å holde tilbake et forholdsmessig beløp på opptil to ganger uberettiget besparelse frem til forholdet er rettet.</w:t>
      </w:r>
    </w:p>
    <w:p w14:paraId="192417C8" w14:textId="77777777" w:rsidR="00903AA6" w:rsidRPr="00903AA6" w:rsidRDefault="00903AA6" w:rsidP="003A5589"/>
    <w:p w14:paraId="18B11093" w14:textId="77777777" w:rsidR="00903AA6" w:rsidRPr="003A5589" w:rsidRDefault="00903AA6" w:rsidP="003A5589">
      <w:r w:rsidRPr="00903AA6">
        <w:t xml:space="preserve">Ved brudd på denne bestemmelsen har Oppdragsgiver rett til å ilegge et forholdsmessig gebyr og/eller forholdsmessig avkorte vederlaget til Leverandøren. Beløpet skal ikke være mindre enn kr 1 </w:t>
      </w:r>
      <w:r w:rsidRPr="00903AA6">
        <w:lastRenderedPageBreak/>
        <w:t>500 per brudd per person. Ved vurderingen av hva som er forholdsmessig, skal det særlig legges vekt på bruddets alvorlighetsgrad, omfang, varighet og betydning for Oppdragsgiver.</w:t>
      </w:r>
    </w:p>
    <w:p w14:paraId="5BD5A4BA" w14:textId="77777777" w:rsidR="00903AA6" w:rsidRPr="00903AA6" w:rsidRDefault="00903AA6" w:rsidP="003A5589"/>
    <w:p w14:paraId="2E1D5ECB" w14:textId="77777777" w:rsidR="00903AA6" w:rsidRPr="003A5589" w:rsidRDefault="00903AA6" w:rsidP="003A5589">
      <w:r w:rsidRPr="00903AA6">
        <w:t>Ved vesentlig brudd på bestemmelsen hos underleverandør, kan Oppdragsgiver kreve at Leverandøren skifter ut underleverandør. Utskiftingen skal skje uten kostnad for Oppdragsgiver.</w:t>
      </w:r>
    </w:p>
    <w:p w14:paraId="37CA68D0" w14:textId="77777777" w:rsidR="00903AA6" w:rsidRPr="00903AA6" w:rsidRDefault="00903AA6" w:rsidP="003A5589"/>
    <w:p w14:paraId="6B23CFF2" w14:textId="77777777" w:rsidR="00903AA6" w:rsidRPr="003A5589" w:rsidRDefault="00903AA6" w:rsidP="003A5589">
      <w:r w:rsidRPr="00903AA6">
        <w:t>Ved vesentlig brudd på denne bestemmelsen kan Oppdragsgiver heve avtalen, uavhengig av om Leverandøren retter forholdene. Dersom Oppdragsgiver hever kontrakten med Leverandøren, kan Oppdragsgiver kreve å få tiltransportert Leverandørens kontrakter med underleverandører.</w:t>
      </w:r>
    </w:p>
    <w:p w14:paraId="57ED75B1" w14:textId="77777777" w:rsidR="00903AA6" w:rsidRPr="00903AA6" w:rsidRDefault="00903AA6" w:rsidP="003A5589"/>
    <w:p w14:paraId="4BC8EE07" w14:textId="77777777" w:rsidR="00903AA6" w:rsidRPr="00113622" w:rsidRDefault="00903AA6" w:rsidP="003A5589">
      <w:r w:rsidRPr="00903AA6">
        <w:t>Alle avtaler Leverandøren inngår for utførelse av arbeid under denne kontrakten, skal inneholde tilsvarende bestemmelser.</w:t>
      </w:r>
    </w:p>
    <w:p w14:paraId="76605D81" w14:textId="77777777" w:rsidR="00113622" w:rsidRPr="00113622" w:rsidRDefault="00113622" w:rsidP="00806713">
      <w:pPr>
        <w:pStyle w:val="Overskrift1"/>
      </w:pPr>
      <w:bookmarkStart w:id="1" w:name="_Toc232420673"/>
      <w:r w:rsidRPr="00113622">
        <w:t>Krav om elektronisk betaling og oppgjør</w:t>
      </w:r>
      <w:bookmarkEnd w:id="1"/>
    </w:p>
    <w:p w14:paraId="69F00B55" w14:textId="77777777" w:rsidR="00113622" w:rsidRPr="00113622" w:rsidRDefault="00113622" w:rsidP="003A5589">
      <w:r w:rsidRPr="00113622">
        <w:t>All betaling og oppgjør i forbindelse med oppfyllelse av denne kontrakten skal foretas med elektronisk betalingsmiddel, og skal kunne dokumenteres.</w:t>
      </w:r>
      <w:r w:rsidRPr="00113622">
        <w:br/>
      </w:r>
      <w:r w:rsidRPr="00113622">
        <w:br/>
        <w:t>Ved brudd på denne bestemmelsen har Oppdragsgiver rett til å ilegge et forholdsmessig gebyr og/eller forholdsmessig avkorte vederlaget til Leverandøren med et beløp på inntil 1 prosent av kontraktssummen. Beløpet skal uansett ikke være mindre enn kr 1 500 per brudd. I vurderingen av hva som er forholdsmessig, skal det særlig legges vekt på bruddets alvorlighetsgrad, omfang, varighet og betydning for Oppdragsgiver.</w:t>
      </w:r>
    </w:p>
    <w:p w14:paraId="38EFA441" w14:textId="77777777" w:rsidR="00903AA6" w:rsidRPr="00113622" w:rsidRDefault="00113622" w:rsidP="003A5589">
      <w:r w:rsidRPr="00113622">
        <w:t>Alle avtaler Leverandøren inngår for utførelse av arbeid under denne kontrakten, skal inneholde tilsvarende bestemmelser.</w:t>
      </w:r>
    </w:p>
    <w:p w14:paraId="5C7D2C6D" w14:textId="77777777" w:rsidR="00113622" w:rsidRPr="00113622" w:rsidRDefault="00113622" w:rsidP="00806713">
      <w:pPr>
        <w:pStyle w:val="Overskrift1"/>
      </w:pPr>
      <w:bookmarkStart w:id="2" w:name="_Toc232420674"/>
      <w:r w:rsidRPr="00113622">
        <w:t>Krav om elektronisk utbetaling av lønn til arbeiders bankkonto</w:t>
      </w:r>
      <w:bookmarkEnd w:id="2"/>
    </w:p>
    <w:p w14:paraId="491E3122" w14:textId="77777777" w:rsidR="00113622" w:rsidRDefault="00113622" w:rsidP="003A5589">
      <w:r w:rsidRPr="00113622">
        <w:t>Lønn, vederlag og annen godtgjørelse til arbeider som medvirker til å oppfylle kontrakten, skal utbetales til den enkelte arbeiders bankkonto uten kostnader for arbeideren.</w:t>
      </w:r>
    </w:p>
    <w:p w14:paraId="264FAF88" w14:textId="77777777" w:rsidR="00903AA6" w:rsidRPr="00113622" w:rsidRDefault="00903AA6" w:rsidP="003A5589"/>
    <w:p w14:paraId="5A0DC780" w14:textId="77777777" w:rsidR="00113622" w:rsidRPr="00113622" w:rsidRDefault="00113622" w:rsidP="003A5589">
      <w:r w:rsidRPr="00113622">
        <w:t>Ved brudd på denne bestemmelsen har Oppdragsgiver rett til å ilegge et forholdsmessig gebyr og/eller forholdsmessig avkorte vederlaget til Leverandøren med et beløp på inntil 1 prosent av kontraktssummen. Beløpet skal uansett ikke være mindre enn kr 1 500 per brudd per person. I vurderingen av hva som er forholdsmessig, skal det særlig legges vekt på bruddets alvorlighetsgrad, omfang, varighet og betydning for Oppdragsgiver.</w:t>
      </w:r>
    </w:p>
    <w:p w14:paraId="5DAB6432" w14:textId="77777777" w:rsidR="00903AA6" w:rsidRPr="00113622" w:rsidRDefault="00113622" w:rsidP="003A5589">
      <w:r w:rsidRPr="00113622">
        <w:t>Alle avtaler Leverandøren inngår for utførelse av arbeid under denne kontrakten, skal inneholde tilsvarende bestemmelser.</w:t>
      </w:r>
    </w:p>
    <w:p w14:paraId="132FC52F" w14:textId="77777777" w:rsidR="00113622" w:rsidRPr="00113622" w:rsidRDefault="00113622" w:rsidP="00806713">
      <w:pPr>
        <w:pStyle w:val="Overskrift1"/>
      </w:pPr>
      <w:bookmarkStart w:id="3" w:name="_Toc232420675"/>
      <w:r w:rsidRPr="00113622">
        <w:t>Krav om yrkesmessig integritet og dokumentasjonsplikt</w:t>
      </w:r>
      <w:bookmarkEnd w:id="3"/>
    </w:p>
    <w:p w14:paraId="2AAC4895" w14:textId="77777777" w:rsidR="00113622" w:rsidRDefault="00113622" w:rsidP="003A5589">
      <w:r w:rsidRPr="00113622">
        <w:t>Dersom Oppdragsgiver har berettiget tvil om Leverandørens eller eventuelle underleverandørers yrkesmessige integritet eller hvem som er kommunens reelle kontraktspart, plikter Leverandøren på forespørsel å fremlegge relevant dokumentasjon på at Leverandøren/underleverandør ikke har begått alvorlige feil som kan medføre tvil om yrkesmessig integritet og/eller hvem som er reell kontraktspart.</w:t>
      </w:r>
    </w:p>
    <w:p w14:paraId="2E6951EC" w14:textId="77777777" w:rsidR="00903AA6" w:rsidRPr="00113622" w:rsidRDefault="00903AA6" w:rsidP="003A5589"/>
    <w:p w14:paraId="1978A3C0" w14:textId="77777777" w:rsidR="00113622" w:rsidRPr="00113622" w:rsidRDefault="00113622" w:rsidP="003A5589">
      <w:r w:rsidRPr="00113622">
        <w:t>Dersom Leverandøren på forespørsel ikke fremlegger relevant dokumentasjon som nevnt over, eller det avdekkes andre forhold som kunne ført til avvisning i konkurransen som ligger til grunn for kontrakten, kan Oppdragsgiver for Leverandørens regning og risiko heve kontrakten, eller kreve utskiftning av underleverandør dersom tvil om yrkesmessig integritet og/eller reelt eierskap gjelder underleverandør.</w:t>
      </w:r>
    </w:p>
    <w:p w14:paraId="442ECE7F" w14:textId="77777777" w:rsidR="00113622" w:rsidRDefault="00113622" w:rsidP="003A5589">
      <w:r w:rsidRPr="00113622">
        <w:t>Alle avtaler Leverandøren inngår for utførelse av arbeid under denne kontrakten, skal inneholde tilsvarende bestemmelser.</w:t>
      </w:r>
    </w:p>
    <w:p w14:paraId="52B4BE7E" w14:textId="77777777" w:rsidR="00903AA6" w:rsidRPr="00113622" w:rsidRDefault="00903AA6" w:rsidP="003A5589"/>
    <w:p w14:paraId="7AFCD83D" w14:textId="77777777" w:rsidR="00113622" w:rsidRPr="00113622" w:rsidRDefault="00113622" w:rsidP="00806713">
      <w:pPr>
        <w:pStyle w:val="Overskrift1"/>
      </w:pPr>
      <w:bookmarkStart w:id="4" w:name="_Toc232420676"/>
      <w:r w:rsidRPr="00113622">
        <w:lastRenderedPageBreak/>
        <w:t>Oppdragsgivers rett til å gjennomføre revisjon og stedlig kontroll</w:t>
      </w:r>
      <w:bookmarkEnd w:id="4"/>
    </w:p>
    <w:p w14:paraId="51008EA6" w14:textId="77777777" w:rsidR="00113622" w:rsidRPr="00113622" w:rsidRDefault="00113622" w:rsidP="003A5589">
      <w:r w:rsidRPr="00113622">
        <w:t>Tromsø kommune kan gjennomføre leverandørrevisjoner og innhente all dokumentasjon som anses nødvendig for å verifisere at kontraktens krav og lovkrav er oppfylt. Revisjon kan gjennomføres fra kontraktsinngåelse og frem til seks måneder etter at sluttfaktura er betalt. Revisjon kan omfatte undersøkelser, innhenting av dokumentasjon og stedlig kontroll både hos Leverandøren, eventuelle underleverandører og på steder der kontraktsarbeidet utføres.</w:t>
      </w:r>
      <w:r w:rsidRPr="00113622">
        <w:br/>
      </w:r>
      <w:r w:rsidRPr="00113622">
        <w:br/>
        <w:t>Leverandøren skal vederlagsfritt stille nødvendige ressurser til disposisjon og oversende etterspurt dokumentasjon i forbindelse med revisjon eller kontroll. Medvirknings- og dokumentasjonsplikten omfatter også underleverandører.</w:t>
      </w:r>
    </w:p>
    <w:p w14:paraId="1D6D6520" w14:textId="77777777" w:rsidR="00113622" w:rsidRPr="00113622" w:rsidRDefault="00113622" w:rsidP="003A5589">
      <w:r w:rsidRPr="00113622">
        <w:t>Tillitsvalgte kan ikke nektes adgang ved stedlig kontroll der kontraktsarbeidet utføres.</w:t>
      </w:r>
    </w:p>
    <w:p w14:paraId="08CD48E8" w14:textId="77777777" w:rsidR="00113622" w:rsidRDefault="00113622" w:rsidP="003A5589">
      <w:r w:rsidRPr="00113622">
        <w:t>Revisjon og stedlig kontroll kan utføres av Tromsø kommune eller tredjepart engasjert av Oppdragsgiver. Slik tredjepart identifiseres i denne bestemmelsen med Oppdragsgiver. Leverandøren kan motsette seg at en direkte konkurrent av Leverandøren blir oppnevnt som tredjepart.</w:t>
      </w:r>
    </w:p>
    <w:p w14:paraId="46729C4F" w14:textId="77777777" w:rsidR="00903AA6" w:rsidRPr="00113622" w:rsidRDefault="00903AA6" w:rsidP="003A5589"/>
    <w:p w14:paraId="35E36D19" w14:textId="77777777" w:rsidR="00113622" w:rsidRDefault="00113622" w:rsidP="003A5589">
      <w:r w:rsidRPr="00113622">
        <w:t>Oppdragsgiver har rett til å samarbeide med andre offentlige oppdragsgivere og samarbeidspartnere i oppfølgingen av seriøsitetsbestemmelser, samt innenfor lovverkets rammer å dele relevant informasjon og dokumentasjon fra oppfølgingen. Oppdragsgiver skal sikre at informasjonen deles på forsvarlig måte.</w:t>
      </w:r>
    </w:p>
    <w:p w14:paraId="70DD2F39" w14:textId="77777777" w:rsidR="00903AA6" w:rsidRPr="00113622" w:rsidRDefault="00903AA6" w:rsidP="003A5589"/>
    <w:p w14:paraId="7069810F" w14:textId="77777777" w:rsidR="00903AA6" w:rsidRDefault="00113622" w:rsidP="003A5589">
      <w:r w:rsidRPr="00113622">
        <w:t>Ved brudd på denne bestemmelsen har Oppdragsgiver rett til å ilegge et forholdsmessig gebyr og/eller forholdsmessig avkorte vederlaget til Leverandøren med et beløp på inntil 1 prosent av kontraktssummen. Beløpet skal uansett ikke være mindre enn kr 1 500 per brudd. I vurderingen av hva som er forholdsmessig, skal det særlig legges vekt på bruddets alvorlighetsgrad, omfang, varighet og betydning for Oppdragsgiver.</w:t>
      </w:r>
    </w:p>
    <w:p w14:paraId="1A891742" w14:textId="77777777" w:rsidR="00903AA6" w:rsidRDefault="00903AA6" w:rsidP="003A5589"/>
    <w:p w14:paraId="184E0DBB" w14:textId="77777777" w:rsidR="00903AA6" w:rsidRPr="00113622" w:rsidRDefault="00113622" w:rsidP="003A5589">
      <w:r w:rsidRPr="00113622">
        <w:t>Alle avtaler Leverandøren inngår for utførelse av arbeid under denne kontrakten, skal inneholde tilsvarende bestemmelser.</w:t>
      </w:r>
    </w:p>
    <w:p w14:paraId="05716EBE" w14:textId="77777777" w:rsidR="00113622" w:rsidRPr="00113622" w:rsidRDefault="00113622" w:rsidP="00806713">
      <w:pPr>
        <w:pStyle w:val="Overskrift1"/>
      </w:pPr>
      <w:bookmarkStart w:id="5" w:name="_Toc232420677"/>
      <w:r w:rsidRPr="00113622">
        <w:t>Konsekvenser ved brudd på konkurranselovgivningen</w:t>
      </w:r>
      <w:bookmarkEnd w:id="5"/>
    </w:p>
    <w:p w14:paraId="6BB21E27" w14:textId="77777777" w:rsidR="00113622" w:rsidRDefault="00113622" w:rsidP="003A5589">
      <w:r w:rsidRPr="00113622">
        <w:t>Dersom Oppdragsgiver har klare holdepunkter for at Leverandøren eller underleverandør har inngått avtaler med hensikt om å vri konkurransen, kan Oppdragsgiver heve kontrakten eller kreve utskifting av underleverandør for Leverandørens regning og risiko. Dersom Oppdragsgiver hever kontrakten med Leverandøren, kan Oppdragsgiver kreve å få tiltransportert Leverandørens kontrakter med underleverandører.</w:t>
      </w:r>
    </w:p>
    <w:p w14:paraId="2B3BA1AD" w14:textId="77777777" w:rsidR="00903AA6" w:rsidRPr="00113622" w:rsidRDefault="00903AA6" w:rsidP="003A5589"/>
    <w:p w14:paraId="29B625B8" w14:textId="77777777" w:rsidR="00113622" w:rsidRDefault="00113622" w:rsidP="003A5589">
      <w:r w:rsidRPr="00113622">
        <w:t xml:space="preserve">Før heving eller utskiftning av underleverandør skjer, skal Oppdragiver vurdere tiden som er gått siden bruddet på konkurranseloven ble begått, hvilke </w:t>
      </w:r>
      <w:proofErr w:type="spellStart"/>
      <w:r w:rsidRPr="00113622">
        <w:t>self</w:t>
      </w:r>
      <w:proofErr w:type="spellEnd"/>
      <w:r w:rsidRPr="00113622">
        <w:t>-</w:t>
      </w:r>
      <w:proofErr w:type="spellStart"/>
      <w:r w:rsidRPr="00113622">
        <w:t>cleaning</w:t>
      </w:r>
      <w:proofErr w:type="spellEnd"/>
      <w:r w:rsidRPr="00113622">
        <w:t>-tiltak som er iverksatt fra Leverandørens eller underleverandørens side og eventuelt andre momenter som kan ha betydning for vurderingen av om hevingen eller utskiftningen av underleverandør er forholdsmessig. Dersom bruddet på konkurranselovgivningen direkte har rammet eller berørt Tromsø kommune, vil heving alltid anses å være forholdsmessig.</w:t>
      </w:r>
    </w:p>
    <w:p w14:paraId="4BD1BC57" w14:textId="77777777" w:rsidR="00903AA6" w:rsidRPr="00113622" w:rsidRDefault="00903AA6" w:rsidP="003A5589"/>
    <w:p w14:paraId="48332DCC" w14:textId="77777777" w:rsidR="00903AA6" w:rsidRPr="00113622" w:rsidRDefault="00113622" w:rsidP="003A5589">
      <w:r w:rsidRPr="00113622">
        <w:t>Alle avtaler Leverandøren inngår om utførelse av arbeid under denne kontrakten skal inneholde tilsvarende krav.</w:t>
      </w:r>
    </w:p>
    <w:p w14:paraId="6E70BCEE" w14:textId="77777777" w:rsidR="00113622" w:rsidRPr="007B1103" w:rsidRDefault="00113622" w:rsidP="00806713">
      <w:pPr>
        <w:pStyle w:val="Overskrift1"/>
      </w:pPr>
      <w:bookmarkStart w:id="6" w:name="_Toc232420678"/>
      <w:r w:rsidRPr="007B1103">
        <w:t xml:space="preserve">Krav om oppfyllelse av skatte- og </w:t>
      </w:r>
      <w:proofErr w:type="spellStart"/>
      <w:r w:rsidRPr="007B1103">
        <w:t>avgiftsforpliktelser</w:t>
      </w:r>
      <w:bookmarkEnd w:id="6"/>
      <w:proofErr w:type="spellEnd"/>
    </w:p>
    <w:p w14:paraId="760CDDC9" w14:textId="77777777" w:rsidR="00113622" w:rsidRDefault="00113622" w:rsidP="003A5589">
      <w:r w:rsidRPr="00113622">
        <w:t xml:space="preserve">Leverandøren og eventuell underleverandør skal til enhver tid oppfylle sine forpliktelser til å betale skatter og avgifter. Leverandøren er ansvarlig for å dokumentere at underleverandører oppfyller sine skatte- og </w:t>
      </w:r>
      <w:proofErr w:type="spellStart"/>
      <w:r w:rsidRPr="00113622">
        <w:t>avgiftsforpliktelser</w:t>
      </w:r>
      <w:proofErr w:type="spellEnd"/>
      <w:r w:rsidRPr="00113622">
        <w:t>.</w:t>
      </w:r>
    </w:p>
    <w:p w14:paraId="66A55470" w14:textId="77777777" w:rsidR="00903AA6" w:rsidRPr="00113622" w:rsidRDefault="00903AA6" w:rsidP="003A5589"/>
    <w:p w14:paraId="6FA54698" w14:textId="77777777" w:rsidR="00113622" w:rsidRDefault="00113622" w:rsidP="003A5589">
      <w:r w:rsidRPr="00113622">
        <w:lastRenderedPageBreak/>
        <w:t>Oppdragsgiver kan til enhver tid kreve fremleggelse av attest for skatt og merverdiavgift som ikke er eldre enn 6 måneder og foreta kontroll av Leverandørens og eventuelle underleverandørers oppfyllelse av forpliktelser til å betale skatt og/eller avgifter. Fra underleverandører med forretningsadresse i andre EØS-land enn Norge, skal det innhentes tilsvarende attest. Attestene skal til enhver tid finnes lett tilgjengelig for Oppdragsgiver.</w:t>
      </w:r>
    </w:p>
    <w:p w14:paraId="3292235D" w14:textId="77777777" w:rsidR="00903AA6" w:rsidRPr="00113622" w:rsidRDefault="00903AA6" w:rsidP="003A5589"/>
    <w:p w14:paraId="2B63813A" w14:textId="77777777" w:rsidR="00113622" w:rsidRDefault="00113622" w:rsidP="003A5589">
      <w:r w:rsidRPr="00113622">
        <w:t>Ved brudd på bestemmelsen skal Leverandøren og eventuell underleverandør rette forholdet. Oppdragsgiver kan kreve at forholdet er rettet før Leverandøren eller eventuelle underleverandører påbegynner sitt kontraktsarbeid. Oppdragsgiver kan ilegge et gebyr på kr. 1 500 per hverdag frem til forholdet er rettet.</w:t>
      </w:r>
    </w:p>
    <w:p w14:paraId="23614AC4" w14:textId="77777777" w:rsidR="00903AA6" w:rsidRPr="00113622" w:rsidRDefault="00903AA6" w:rsidP="003A5589"/>
    <w:p w14:paraId="667DF99F" w14:textId="77777777" w:rsidR="00113622" w:rsidRDefault="00113622" w:rsidP="003A5589">
      <w:r w:rsidRPr="00113622">
        <w:t>Ved vesentlig mislighold kan Oppdragsgiver i tillegg til å ilegge et gebyr, stanse arbeidet frem til forholdet er rettet eller heve avtalen. Dette gjelder uavhengig av om misligholdet skjer hos Leverandøren eller underleverandør.</w:t>
      </w:r>
    </w:p>
    <w:p w14:paraId="09DE405A" w14:textId="77777777" w:rsidR="00903AA6" w:rsidRPr="00113622" w:rsidRDefault="00903AA6" w:rsidP="003A5589"/>
    <w:p w14:paraId="2E576C47" w14:textId="77777777" w:rsidR="00903AA6" w:rsidRDefault="00113622" w:rsidP="003A5589">
      <w:r w:rsidRPr="00113622">
        <w:t xml:space="preserve">Ved vesentlig brudd på bestemmelsen hos underleverandør, kan Oppdragsgiver kreve at Leverandøren skifter ut underleverandøren. Utskiftingen skal skje uten kostnad for Oppdragsgiver. Oppdragsgiver kan heve avtalen med Leverandøren dersom </w:t>
      </w:r>
    </w:p>
    <w:p w14:paraId="6AE1A061" w14:textId="77777777" w:rsidR="00113622" w:rsidRDefault="00113622" w:rsidP="003A5589">
      <w:r w:rsidRPr="00113622">
        <w:t>underleverandøren som har begått det aktuelle bruddet ikke blir skiftet ut innen en satt frist fra Oppdragsgiver.</w:t>
      </w:r>
    </w:p>
    <w:p w14:paraId="6CD2991B" w14:textId="77777777" w:rsidR="00903AA6" w:rsidRPr="00113622" w:rsidRDefault="00903AA6" w:rsidP="003A5589"/>
    <w:p w14:paraId="664881FD" w14:textId="77777777" w:rsidR="00113622" w:rsidRPr="00113622" w:rsidRDefault="00113622" w:rsidP="003A5589">
      <w:r w:rsidRPr="00113622">
        <w:t>Retten til å kreve forholdet rettet, stanse arbeidene eller heve gjelder ikke dersom kravet formelt er bestridt overfor kompetent myndighet og Leverandøren kan sannsynliggjøre overfor Oppdragsgiver at det er berettiget å bestride kravet.</w:t>
      </w:r>
    </w:p>
    <w:p w14:paraId="06AFB762" w14:textId="77777777" w:rsidR="00903AA6" w:rsidRPr="00113622" w:rsidRDefault="00113622" w:rsidP="003A5589">
      <w:r w:rsidRPr="00113622">
        <w:t>Alle avtaler Leverandøren inngår om utførelse av arbeid under denne kontrakten skal inneholde tilsvarende krav.</w:t>
      </w:r>
    </w:p>
    <w:p w14:paraId="1E1AD05E" w14:textId="77777777" w:rsidR="00113622" w:rsidRPr="00113622" w:rsidRDefault="00113622" w:rsidP="00806713">
      <w:pPr>
        <w:pStyle w:val="Overskrift1"/>
      </w:pPr>
      <w:bookmarkStart w:id="7" w:name="_Toc232420679"/>
      <w:r w:rsidRPr="00113622">
        <w:t>Krav om begrensning i antall ledd underleverandører i vertikal kjede</w:t>
      </w:r>
      <w:bookmarkEnd w:id="7"/>
    </w:p>
    <w:p w14:paraId="05B86E9C" w14:textId="77777777" w:rsidR="00113622" w:rsidRDefault="00113622" w:rsidP="003A5589">
      <w:r w:rsidRPr="00113622">
        <w:t xml:space="preserve">Leverandøren kan maksimalt benytte [ett ledd] underleverandører i vertikal kjede. Innleie regnes som ett ledd. Med </w:t>
      </w:r>
      <w:proofErr w:type="gramStart"/>
      <w:r w:rsidRPr="00113622">
        <w:t>innleie</w:t>
      </w:r>
      <w:proofErr w:type="gramEnd"/>
      <w:r w:rsidRPr="00113622">
        <w:t xml:space="preserve"> menes både innleie fra produksjonsbedrift og bemanningsforetak.</w:t>
      </w:r>
    </w:p>
    <w:p w14:paraId="0F77FC97" w14:textId="77777777" w:rsidR="00903AA6" w:rsidRPr="00113622" w:rsidRDefault="00903AA6" w:rsidP="003A5589"/>
    <w:p w14:paraId="0921DCE3" w14:textId="77777777" w:rsidR="00113622" w:rsidRDefault="00113622" w:rsidP="003A5589">
      <w:r w:rsidRPr="00113622">
        <w:t>Etter at kontrakten er inngått, kan Oppdragsgiver godta flere ledd dersom det på grunn av uforutsette eller spesielle omstendigheter er nødvendig for å få gjennomført kontrakten. Det skal ikke brukes flere ledd underleverer enn nødvendig, og ikke i større utstrekning enn det som følger av forskrift om offentlige anskaffelser.</w:t>
      </w:r>
    </w:p>
    <w:p w14:paraId="7323B47F" w14:textId="77777777" w:rsidR="00903AA6" w:rsidRPr="00113622" w:rsidRDefault="00903AA6" w:rsidP="003A5589"/>
    <w:p w14:paraId="3BD069A4" w14:textId="77777777" w:rsidR="00113622" w:rsidRDefault="00113622" w:rsidP="003A5589">
      <w:r w:rsidRPr="00113622">
        <w:t>Ved brudd på denne bestemmelsen har Oppdragsgiver rett til å ilegge et forholdsmessig gebyr og/eller forholdsmessig avkorte vederlaget til Leverandøren med et beløp på inntil 1 prosent av kontraktssummen. Beløpet skal uansett ikke være mindre enn kr 3 000 per brudd. I vurderingen av hva som er forholdsmessig, skal det særlig legges vekt på bruddets alvorlighetsgrad, omfang, varighet og betydning for Oppdragsgiver.</w:t>
      </w:r>
    </w:p>
    <w:p w14:paraId="45719C02" w14:textId="77777777" w:rsidR="00903AA6" w:rsidRPr="00113622" w:rsidRDefault="00903AA6" w:rsidP="003A5589"/>
    <w:p w14:paraId="327AD3FE" w14:textId="77777777" w:rsidR="00113622" w:rsidRDefault="00113622" w:rsidP="003A5589">
      <w:r w:rsidRPr="00113622">
        <w:t>Ved vesentlig mislighold av ovennevnte plikter, eller der det er klart at slikt mislighold vil inntreffe, kan Oppdragsgiver med rimelig varsel stanse arbeidene for Leverandørens regning og risiko eller heve kontrakten. Dersom Oppdragsgiver hever kontrakten med Leverandøren, kan Oppdragsgiver kreve å få tiltransportert Leverandørens kontrakter med underleverandører.</w:t>
      </w:r>
    </w:p>
    <w:p w14:paraId="2D2373E4" w14:textId="77777777" w:rsidR="00903AA6" w:rsidRPr="00113622" w:rsidRDefault="00903AA6" w:rsidP="003A5589"/>
    <w:p w14:paraId="4421C9A5" w14:textId="77777777" w:rsidR="00113622" w:rsidRDefault="00113622" w:rsidP="003A5589">
      <w:r w:rsidRPr="00113622">
        <w:t>Alle avtaler Leverandøren inngår for utføring av arbeid under denne kontrakten skal inneholde tilsvarende bestemmelser.</w:t>
      </w:r>
    </w:p>
    <w:p w14:paraId="5F419448" w14:textId="77777777" w:rsidR="00903AA6" w:rsidRPr="00113622" w:rsidRDefault="00903AA6" w:rsidP="003A5589"/>
    <w:p w14:paraId="71E28A16" w14:textId="77777777" w:rsidR="00113622" w:rsidRPr="00113622" w:rsidRDefault="00113622" w:rsidP="00806713">
      <w:pPr>
        <w:pStyle w:val="Overskrift1"/>
      </w:pPr>
      <w:bookmarkStart w:id="8" w:name="_Toc232420680"/>
      <w:r w:rsidRPr="00113622">
        <w:lastRenderedPageBreak/>
        <w:t>Krav om bruk av fast ansatte i 100% stilling</w:t>
      </w:r>
      <w:bookmarkEnd w:id="8"/>
    </w:p>
    <w:p w14:paraId="1AD85878" w14:textId="77777777" w:rsidR="00113622" w:rsidRDefault="00113622" w:rsidP="003A5589">
      <w:r w:rsidRPr="00113622">
        <w:t>Ved oppfyllelse av denne kontrakten skal Leverandøren og eventuelle underleverandør benytte fast ansatte som har 100 % stilling. Lønnen skal i løpet av et kalenderår ikke være lavere enn det stillingsprosenten tilsier. Kravene gjelder uavhengig av om arbeideren er ansatt hos Leverandøren eller eventuelle underleverandør, og uavhengig av om utleiebedriften er produksjonsbedrift eller bemanningsforetak.</w:t>
      </w:r>
    </w:p>
    <w:p w14:paraId="78C6AB6A" w14:textId="77777777" w:rsidR="00903AA6" w:rsidRPr="00113622" w:rsidRDefault="00903AA6" w:rsidP="003A5589"/>
    <w:p w14:paraId="78AAE7B5" w14:textId="77777777" w:rsidR="00113622" w:rsidRDefault="00113622" w:rsidP="003A5589">
      <w:r w:rsidRPr="00113622">
        <w:t>Det kan gjøres unntak fra kravet om bruk av fast ansatte der en midlertidig ansatt erstatter fast ansatt som er sykmeldt, i foreldrepermisjon, avvikler ferie eller lignende.</w:t>
      </w:r>
    </w:p>
    <w:p w14:paraId="4F8801AA" w14:textId="77777777" w:rsidR="006F2F2F" w:rsidRPr="00113622" w:rsidRDefault="006F2F2F" w:rsidP="003A5589"/>
    <w:p w14:paraId="2FB4BACA" w14:textId="77777777" w:rsidR="00113622" w:rsidRPr="00113622" w:rsidRDefault="00113622" w:rsidP="003A5589">
      <w:r w:rsidRPr="00113622">
        <w:t>Det kan gjøres unntak fra kravet om 100 % stilling der redusert stilling skyldes helsemessige, sosiale eller andre vektige velferdsgrunner på den ansattes side. Stillingsgraden skal ikke settes lavere enn det hensynet til arbeideren tilsier. Oppdragsgiver kan også tillate unntak der andre vektige grunner tilsier det.</w:t>
      </w:r>
    </w:p>
    <w:p w14:paraId="436E9DAA" w14:textId="77777777" w:rsidR="00113622" w:rsidRDefault="00113622" w:rsidP="003A5589">
      <w:r w:rsidRPr="00113622">
        <w:t>Det kan gjøres unntak fra kravene i første ledd der det er nødvendig å hente inn spisskompetanse for en kort periode for å få gjennomført denne kontrakten.</w:t>
      </w:r>
    </w:p>
    <w:p w14:paraId="05A36B23" w14:textId="77777777" w:rsidR="006F2F2F" w:rsidRPr="00113622" w:rsidRDefault="006F2F2F" w:rsidP="003A5589"/>
    <w:p w14:paraId="6951D22A" w14:textId="77777777" w:rsidR="00113622" w:rsidRDefault="00113622" w:rsidP="003A5589">
      <w:r w:rsidRPr="00113622">
        <w:t>Leverandøren skal ved kontraktsoppstart og ved eventuelle endringer oppgi antall arbeidere som ikke er fast ansatte og/eller jobber redusert stilling. Leverandøren må på forespørsel skriftlig dokumentere behovet for å fravike hovedregelen i første ledd.</w:t>
      </w:r>
    </w:p>
    <w:p w14:paraId="02F874CC" w14:textId="77777777" w:rsidR="00903AA6" w:rsidRPr="00113622" w:rsidRDefault="00903AA6" w:rsidP="003A5589"/>
    <w:p w14:paraId="10A559EE" w14:textId="77777777" w:rsidR="00113622" w:rsidRDefault="00113622" w:rsidP="003A5589">
      <w:r w:rsidRPr="00113622">
        <w:t>Unntak fra kravene i første ledd må uansett aldri skje i større utstrekning enn det som følger av arbeidsmiljøloven.</w:t>
      </w:r>
    </w:p>
    <w:p w14:paraId="3277AC32" w14:textId="77777777" w:rsidR="00903AA6" w:rsidRPr="00113622" w:rsidRDefault="00903AA6" w:rsidP="003A5589"/>
    <w:p w14:paraId="3415D581" w14:textId="77777777" w:rsidR="00113622" w:rsidRDefault="00113622" w:rsidP="003A5589">
      <w:r w:rsidRPr="00113622">
        <w:t xml:space="preserve">Personer som omfattes av </w:t>
      </w:r>
      <w:proofErr w:type="spellStart"/>
      <w:r w:rsidRPr="00113622">
        <w:t>opplæringslova</w:t>
      </w:r>
      <w:proofErr w:type="spellEnd"/>
      <w:r w:rsidRPr="00113622">
        <w:t xml:space="preserve"> eller er på arbeidsmarkedstiltak i regi av eller i samarbeid med Arbeids- og velferdsetaten eller tilsvarende offentlig instans, kan benyttes uavhengig av kravene i første ledd.</w:t>
      </w:r>
    </w:p>
    <w:p w14:paraId="44AC7973" w14:textId="77777777" w:rsidR="00903AA6" w:rsidRPr="00113622" w:rsidRDefault="00903AA6" w:rsidP="003A5589"/>
    <w:p w14:paraId="27BC0479" w14:textId="77777777" w:rsidR="00113622" w:rsidRDefault="00113622" w:rsidP="003A5589">
      <w:r w:rsidRPr="00113622">
        <w:t>Leverandøren skal ved kontraktsoppstart på forespørsel redegjøre for hvordan kravet vil bli oppfylt i kontraktsperioden, samt jevnlig oversende rapporter som viser oppfyllelsesgraden.</w:t>
      </w:r>
    </w:p>
    <w:p w14:paraId="73046BAC" w14:textId="77777777" w:rsidR="00903AA6" w:rsidRPr="00113622" w:rsidRDefault="00903AA6" w:rsidP="003A5589"/>
    <w:p w14:paraId="0BA39DE6" w14:textId="77777777" w:rsidR="00113622" w:rsidRDefault="00113622" w:rsidP="003A5589">
      <w:r w:rsidRPr="00113622">
        <w:t>Leverandøren skal gjennomføre nødvendig kontroll hos sine underleverandører for å påse at kravene overholdes. Alle avtaler Leverandøren inngår for utførelse av arbeid under denne kontrakten skal inneholde tilsvarende bestemmelser.</w:t>
      </w:r>
    </w:p>
    <w:p w14:paraId="1EED3023" w14:textId="77777777" w:rsidR="006F2F2F" w:rsidRPr="00113622" w:rsidRDefault="006F2F2F" w:rsidP="003A5589"/>
    <w:p w14:paraId="0C5C6F4E" w14:textId="77777777" w:rsidR="00113622" w:rsidRDefault="00113622" w:rsidP="003A5589">
      <w:r w:rsidRPr="00113622">
        <w:t xml:space="preserve">Ved </w:t>
      </w:r>
      <w:proofErr w:type="spellStart"/>
      <w:r w:rsidRPr="00113622">
        <w:t>kontraktsavslutning</w:t>
      </w:r>
      <w:proofErr w:type="spellEnd"/>
      <w:r w:rsidRPr="00113622">
        <w:t xml:space="preserve"> skal det fremlegges en sluttrapport med oversikt over bemanningen og oppfyllelse gjennom hele kontraktsperioden. Timelister, med angivelse av tidspunktet for arbeidstidens start og slutt, skal fremlegges på anmodning.</w:t>
      </w:r>
    </w:p>
    <w:p w14:paraId="5126CCD7" w14:textId="77777777" w:rsidR="0003578D" w:rsidRPr="00113622" w:rsidRDefault="0003578D" w:rsidP="003A5589"/>
    <w:p w14:paraId="588D3536" w14:textId="77777777" w:rsidR="00113622" w:rsidRDefault="00113622" w:rsidP="003A5589">
      <w:r w:rsidRPr="00113622">
        <w:t>Ved brudd på bestemmelsen kan Oppdragsgiver holde tilbake inntil 1 prosent av kontraktssummen inntil forholdet er rettet.</w:t>
      </w:r>
    </w:p>
    <w:p w14:paraId="3C3F420B" w14:textId="77777777" w:rsidR="00903AA6" w:rsidRPr="00113622" w:rsidRDefault="00903AA6" w:rsidP="003A5589"/>
    <w:p w14:paraId="61D56946" w14:textId="77777777" w:rsidR="00113622" w:rsidRDefault="00113622" w:rsidP="003A5589">
      <w:r w:rsidRPr="00113622">
        <w:t>Ved brudd på bestemmelsen har Oppdragsgiver rett til å ilegge et forholdsmessig gebyr og/eller forholdsmessig avkorte vederlaget til Leverandøren med et beløp på inntil 1 prosent av kontraktssummen. Beløpet skal uansett ikke være mindre enn kr 3 000 per brudd. I vurderingen av hva som er forholdsmessig, skal det særlig legges vekt på bruddets alvorlighetsgrad, omfang, varighet og betydning for Oppdragsgiver.</w:t>
      </w:r>
    </w:p>
    <w:p w14:paraId="533494FF" w14:textId="77777777" w:rsidR="006F2F2F" w:rsidRPr="00113622" w:rsidRDefault="006F2F2F" w:rsidP="003A5589"/>
    <w:p w14:paraId="2344CA10" w14:textId="77777777" w:rsidR="00113622" w:rsidRDefault="00113622" w:rsidP="003A5589">
      <w:r w:rsidRPr="00113622">
        <w:t>Ved vesentlige brudd på bestemmelsen kan Oppdragsgiver stanse eller heve arbeidet for Leverandørens regning og risiko. Leverandørens forsinkelse som følge av stansing, gir Oppdragsgiver rett på dagmulkt etter kontraktens bestemmelser om forsinket levering.</w:t>
      </w:r>
    </w:p>
    <w:p w14:paraId="21088FF8" w14:textId="77777777" w:rsidR="00903AA6" w:rsidRPr="00113622" w:rsidRDefault="00903AA6" w:rsidP="003A5589"/>
    <w:p w14:paraId="6087F3DC" w14:textId="77777777" w:rsidR="00113622" w:rsidRDefault="00113622" w:rsidP="003A5589">
      <w:r w:rsidRPr="00113622">
        <w:t>Dersom Oppdragsgiver hever kontrakten med Leverandøren, kan Oppdragsgiver kreve å få tiltransportert Leverandørens kontrakter med underleverandører.</w:t>
      </w:r>
    </w:p>
    <w:p w14:paraId="5AA325CC" w14:textId="77777777" w:rsidR="0003578D" w:rsidRPr="00113622" w:rsidRDefault="0003578D" w:rsidP="003A5589"/>
    <w:p w14:paraId="3FEDEC02" w14:textId="77777777" w:rsidR="00113622" w:rsidRDefault="00113622" w:rsidP="003A5589">
      <w:r w:rsidRPr="00113622">
        <w:t>Dersom bruddet har skjedd hos underleverandøren, kan Oppdragsgiver kreve at Leverandøren skifter ut underleverandøren for Leverandørens regning og risiko.</w:t>
      </w:r>
    </w:p>
    <w:p w14:paraId="2583EDF5" w14:textId="77777777" w:rsidR="0003578D" w:rsidRPr="00113622" w:rsidRDefault="0003578D" w:rsidP="003A5589"/>
    <w:p w14:paraId="514C92B0" w14:textId="77777777" w:rsidR="00903AA6" w:rsidRPr="00113622" w:rsidRDefault="00113622" w:rsidP="003A5589">
      <w:r w:rsidRPr="00113622">
        <w:t>Alle avtaler Leverandøren inngår for utføring av arbeid under denne kontrakten skal inneholde tilsvarende bestemmelser.</w:t>
      </w:r>
    </w:p>
    <w:p w14:paraId="01A45D1B" w14:textId="77777777" w:rsidR="00113622" w:rsidRPr="00113622" w:rsidRDefault="00113622" w:rsidP="00806713">
      <w:pPr>
        <w:pStyle w:val="Overskrift1"/>
      </w:pPr>
      <w:bookmarkStart w:id="9" w:name="_Toc232420681"/>
      <w:r w:rsidRPr="00113622">
        <w:t>Krav om dokumentert yrkesskadeforsikring</w:t>
      </w:r>
      <w:bookmarkEnd w:id="9"/>
    </w:p>
    <w:p w14:paraId="19948F41" w14:textId="77777777" w:rsidR="00113622" w:rsidRDefault="00113622" w:rsidP="003A5589">
      <w:r w:rsidRPr="00113622">
        <w:t xml:space="preserve">Alle arbeidere som utfører kontraktsarbeid i Norge ved oppfyllelsen av denne kontrakten, skal være dekket av yrkesskadeforsikring, jf. lov om yrkesskadeforsikring. Leverandør skal på forespørsel levere dokumentasjon på at kravet er oppfylt. Dersom Leverandøren kan </w:t>
      </w:r>
      <w:proofErr w:type="gramStart"/>
      <w:r w:rsidRPr="00113622">
        <w:t>påberope seg</w:t>
      </w:r>
      <w:proofErr w:type="gramEnd"/>
      <w:r w:rsidRPr="00113622">
        <w:t xml:space="preserve"> en unntaksbestemmelse i lov om yrkesskadeforsikring, skal dette også dokumenteres før kontraktsoppstart, og i kontraktsperioden på forespørsel.</w:t>
      </w:r>
    </w:p>
    <w:p w14:paraId="73487E2A" w14:textId="77777777" w:rsidR="00903AA6" w:rsidRPr="00113622" w:rsidRDefault="00903AA6" w:rsidP="003A5589"/>
    <w:p w14:paraId="3F1CF686" w14:textId="77777777" w:rsidR="00113622" w:rsidRDefault="00113622" w:rsidP="003A5589">
      <w:r w:rsidRPr="00113622">
        <w:t>Ved brudd på bestemmelsen kan Oppdragsgiver stanse arbeidene for Leverandørens regning og risiko til forholdet er rettet eller heve avtalen. Leverandørens forsinkelse som følge av stansing, gir Oppdragsgiver rett på dagmulkt etter kontraktens bestemmelser om forsinket levering. Dersom Oppdragsgiver hever kontrakten med Leverandøren, kan Oppdragsgiver kreve å få tiltransportert Leverandørens kontrakter med underleverandører.</w:t>
      </w:r>
    </w:p>
    <w:p w14:paraId="552A4C11" w14:textId="77777777" w:rsidR="00903AA6" w:rsidRPr="00113622" w:rsidRDefault="00903AA6" w:rsidP="003A5589"/>
    <w:p w14:paraId="52B51CC3" w14:textId="77777777" w:rsidR="00113622" w:rsidRDefault="00113622" w:rsidP="003A5589">
      <w:r w:rsidRPr="00113622">
        <w:t>Dersom bruddet har skjedd hos underleverandør, kan Oppdragsgiver kreve at Leverandøren skifter ut underleverandøren for Leverandørens regning og risiko.</w:t>
      </w:r>
    </w:p>
    <w:p w14:paraId="091D56F6" w14:textId="77777777" w:rsidR="0003578D" w:rsidRPr="00113622" w:rsidRDefault="0003578D" w:rsidP="003A5589"/>
    <w:p w14:paraId="459DC0FB" w14:textId="77777777" w:rsidR="00903AA6" w:rsidRPr="00113622" w:rsidRDefault="00113622" w:rsidP="003A5589">
      <w:r w:rsidRPr="00113622">
        <w:t>Alle avtaler Leverandøren inngår for utføring av arbeid under denne kontrakten skal inneholde tilsvarende bestemmelser.</w:t>
      </w:r>
    </w:p>
    <w:p w14:paraId="50013E11" w14:textId="77777777" w:rsidR="00113622" w:rsidRPr="00113622" w:rsidRDefault="00113622" w:rsidP="00806713">
      <w:pPr>
        <w:pStyle w:val="Overskrift1"/>
      </w:pPr>
      <w:bookmarkStart w:id="10" w:name="_Toc232420682"/>
      <w:r w:rsidRPr="00113622">
        <w:t>Krav om dokumentert obligatorisk pensjonsordning</w:t>
      </w:r>
      <w:bookmarkEnd w:id="10"/>
    </w:p>
    <w:p w14:paraId="5AB6E6B2" w14:textId="77777777" w:rsidR="00113622" w:rsidRDefault="00113622" w:rsidP="003A5589">
      <w:r w:rsidRPr="00113622">
        <w:t>Leverandøren skal på forespørsel dokumentere at alle arbeidere som utfører arbeid under denne kontrakten og som faller inn under en obligatorisk pensjonsordning, er innmeldt i en slik ordning. </w:t>
      </w:r>
    </w:p>
    <w:p w14:paraId="35BD104F" w14:textId="77777777" w:rsidR="00903AA6" w:rsidRPr="00113622" w:rsidRDefault="00903AA6" w:rsidP="003A5589"/>
    <w:p w14:paraId="312771C7" w14:textId="77777777" w:rsidR="00113622" w:rsidRPr="00113622" w:rsidRDefault="00113622" w:rsidP="003A5589">
      <w:r w:rsidRPr="00113622">
        <w:t>Ved brudd på bestemmelsen skal Leverandøren eller underleverandør rette forholdet. Retting anses ikke utført før økonomisk tap på grunn av manglende innmelding i obligatorisk pensjonsordning er kompensert, regnet fra oppstart av kontraktsarbeidet.</w:t>
      </w:r>
    </w:p>
    <w:p w14:paraId="5144B948" w14:textId="77777777" w:rsidR="00113622" w:rsidRDefault="00113622" w:rsidP="003A5589">
      <w:r w:rsidRPr="00113622">
        <w:t>Ved brudd på denne bestemmelsen har Oppdragsgiver også rett til å ilegge et forholdsmessig gebyr og/eller forholdsmessig avkorte vederlaget til Leverandøren med et beløp på inntil 1 prosent av kontraktssummen. Beløpet skal uansett ikke være mindre enn kr 1 500 per brudd. I vurderingen av hva som er forholdsmessig, skal det særlig legges vekt på bruddets alvorlighetsgrad, omfang, varighet og betydning for Oppdragsgiver.</w:t>
      </w:r>
    </w:p>
    <w:p w14:paraId="5484DEC4" w14:textId="77777777" w:rsidR="00903AA6" w:rsidRPr="00113622" w:rsidRDefault="00903AA6" w:rsidP="003A5589"/>
    <w:p w14:paraId="0862D65B" w14:textId="77777777" w:rsidR="00113622" w:rsidRPr="00113622" w:rsidRDefault="00113622" w:rsidP="003A5589">
      <w:r w:rsidRPr="00113622">
        <w:t>Dersom bruddet har skjedd hos underleverandør, kan Oppdragsgiver kreve at Leverandøren skifter ut underleverandøren for Leverandørens regning og risiko.</w:t>
      </w:r>
    </w:p>
    <w:p w14:paraId="52C609AB" w14:textId="77777777" w:rsidR="00903AA6" w:rsidRPr="00113622" w:rsidRDefault="00113622" w:rsidP="003A5589">
      <w:r w:rsidRPr="00113622">
        <w:t>Alle avtaler Leverandøren inngår for utføring av arbeid under denne kontrakten skal inneholde tilsvarende bestemmelser.</w:t>
      </w:r>
    </w:p>
    <w:p w14:paraId="126DD032" w14:textId="77777777" w:rsidR="00113622" w:rsidRPr="00113622" w:rsidRDefault="00113622" w:rsidP="00806713">
      <w:pPr>
        <w:pStyle w:val="Overskrift1"/>
      </w:pPr>
      <w:bookmarkStart w:id="11" w:name="_Toc232420683"/>
      <w:r w:rsidRPr="00113622">
        <w:t>Leverandørens informasjonsplikt</w:t>
      </w:r>
      <w:bookmarkEnd w:id="11"/>
    </w:p>
    <w:p w14:paraId="19D8D74C" w14:textId="77777777" w:rsidR="00113622" w:rsidRPr="00113622" w:rsidRDefault="00113622" w:rsidP="003A5589">
      <w:r w:rsidRPr="00113622">
        <w:t>Leverandøren skal før medvirkende arbeider kan starte sitt kontraktsarbeid, gi arbeiderene informasjon om de seriøsitetsbestemmelsene som gjelder for denne kontrakten og arbeiderens rettigheter i henhold til norsk arbeidsmiljølovgivning.</w:t>
      </w:r>
    </w:p>
    <w:p w14:paraId="2EC83CE0" w14:textId="77777777" w:rsidR="00113622" w:rsidRDefault="00113622" w:rsidP="003A5589">
      <w:r w:rsidRPr="00113622">
        <w:lastRenderedPageBreak/>
        <w:t>Leverandøren skal sikre at kommunens informasjonsmateriell er synlig på bygge-, anleggs–, renholds- eller arbeidslokasjonen.</w:t>
      </w:r>
    </w:p>
    <w:p w14:paraId="52D4350A" w14:textId="77777777" w:rsidR="00903AA6" w:rsidRPr="00113622" w:rsidRDefault="00903AA6" w:rsidP="003A5589"/>
    <w:p w14:paraId="3203AE67" w14:textId="77777777" w:rsidR="00903AA6" w:rsidRPr="00113622" w:rsidRDefault="00113622" w:rsidP="003A5589">
      <w:r w:rsidRPr="00113622">
        <w:t>Leverandøren skal på forespørsel dokumentere at kravet etter første ledd er oppfylt.</w:t>
      </w:r>
    </w:p>
    <w:p w14:paraId="3EF06CD3" w14:textId="77777777" w:rsidR="00BE61E2" w:rsidRDefault="00BE61E2" w:rsidP="003A5589"/>
    <w:sectPr w:rsidR="00BE61E2">
      <w:head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378364" w14:textId="77777777" w:rsidR="00F940F0" w:rsidRDefault="00F940F0" w:rsidP="003A5589">
      <w:r>
        <w:separator/>
      </w:r>
    </w:p>
  </w:endnote>
  <w:endnote w:type="continuationSeparator" w:id="0">
    <w:p w14:paraId="18446A35" w14:textId="77777777" w:rsidR="00F940F0" w:rsidRDefault="00F940F0" w:rsidP="003A55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E5FCEB" w14:textId="77777777" w:rsidR="00F940F0" w:rsidRDefault="00F940F0" w:rsidP="003A5589">
      <w:r>
        <w:separator/>
      </w:r>
    </w:p>
  </w:footnote>
  <w:footnote w:type="continuationSeparator" w:id="0">
    <w:p w14:paraId="5DA9B004" w14:textId="77777777" w:rsidR="00F940F0" w:rsidRDefault="00F940F0" w:rsidP="003A55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938266" w14:textId="47A68EC5" w:rsidR="00A83EEB" w:rsidRDefault="00A83EEB" w:rsidP="003A5589">
    <w:pPr>
      <w:pStyle w:val="Topptekst"/>
    </w:pPr>
    <w:r>
      <w:rPr>
        <w:noProof/>
      </w:rPr>
      <w:drawing>
        <wp:anchor distT="0" distB="0" distL="114300" distR="114300" simplePos="0" relativeHeight="251658240" behindDoc="1" locked="0" layoutInCell="1" allowOverlap="1" wp14:anchorId="7184ED53" wp14:editId="60FD30BF">
          <wp:simplePos x="0" y="0"/>
          <wp:positionH relativeFrom="margin">
            <wp:posOffset>-622300</wp:posOffset>
          </wp:positionH>
          <wp:positionV relativeFrom="paragraph">
            <wp:posOffset>-328930</wp:posOffset>
          </wp:positionV>
          <wp:extent cx="1746250" cy="783590"/>
          <wp:effectExtent l="0" t="0" r="0" b="0"/>
          <wp:wrapTight wrapText="bothSides">
            <wp:wrapPolygon edited="0">
              <wp:start x="1414" y="1575"/>
              <wp:lineTo x="707" y="9452"/>
              <wp:lineTo x="943" y="18379"/>
              <wp:lineTo x="1178" y="19429"/>
              <wp:lineTo x="6362" y="19429"/>
              <wp:lineTo x="20029" y="17854"/>
              <wp:lineTo x="20972" y="14178"/>
              <wp:lineTo x="16966" y="11028"/>
              <wp:lineTo x="17673" y="8402"/>
              <wp:lineTo x="16495" y="7352"/>
              <wp:lineTo x="6127" y="1575"/>
              <wp:lineTo x="1414" y="1575"/>
            </wp:wrapPolygon>
          </wp:wrapTight>
          <wp:docPr id="1" name="Bilde 1" descr="Et bilde som inneholder logo, Font, Grafikk, tekst&#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ilde 1" descr="Et bilde som inneholder logo, Font, Grafikk, tekst&#10;&#10;KI-generert innhold kan være fei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46250" cy="783590"/>
                  </a:xfrm>
                  <a:prstGeom prst="rect">
                    <a:avLst/>
                  </a:prstGeom>
                  <a:noFill/>
                  <a:ln>
                    <a:noFill/>
                  </a:ln>
                </pic:spPr>
              </pic:pic>
            </a:graphicData>
          </a:graphic>
          <wp14:sizeRelH relativeFrom="margin">
            <wp14:pctWidth>0</wp14:pctWidth>
          </wp14:sizeRelH>
          <wp14:sizeRelV relativeFrom="margin">
            <wp14:pctHeight>0</wp14:pctHeight>
          </wp14:sizeRelV>
        </wp:anchor>
      </w:drawing>
    </w:r>
    <w:r>
      <w:tab/>
    </w:r>
    <w:r>
      <w:tab/>
    </w:r>
    <w:r w:rsidR="0078393E" w:rsidRPr="0078393E">
      <w:t>Vedlegg 2</w:t>
    </w:r>
    <w:r w:rsidR="00F52B5B" w:rsidRPr="0078393E">
      <w:t xml:space="preserve"> </w:t>
    </w:r>
    <w:r>
      <w:t>Seriøsitetsbestemmelser</w:t>
    </w:r>
  </w:p>
  <w:p w14:paraId="02FE5A20" w14:textId="77777777" w:rsidR="00A83EEB" w:rsidRDefault="00A83EEB" w:rsidP="003A5589">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4F6035"/>
    <w:multiLevelType w:val="hybridMultilevel"/>
    <w:tmpl w:val="4FCA8AA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05D03448"/>
    <w:multiLevelType w:val="multilevel"/>
    <w:tmpl w:val="BC360A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2B0F11FC"/>
    <w:multiLevelType w:val="hybridMultilevel"/>
    <w:tmpl w:val="3E827BD4"/>
    <w:lvl w:ilvl="0" w:tplc="D12E5AD4">
      <w:start w:val="1"/>
      <w:numFmt w:val="upperLetter"/>
      <w:pStyle w:val="Overskrift1"/>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352934E2"/>
    <w:multiLevelType w:val="hybridMultilevel"/>
    <w:tmpl w:val="FFFFFFFF"/>
    <w:lvl w:ilvl="0" w:tplc="09DECAF8">
      <w:start w:val="1"/>
      <w:numFmt w:val="bullet"/>
      <w:lvlText w:val=""/>
      <w:lvlJc w:val="left"/>
      <w:pPr>
        <w:ind w:left="720" w:hanging="360"/>
      </w:pPr>
      <w:rPr>
        <w:rFonts w:ascii="Symbol" w:hAnsi="Symbol" w:hint="default"/>
      </w:rPr>
    </w:lvl>
    <w:lvl w:ilvl="1" w:tplc="421EE526">
      <w:start w:val="1"/>
      <w:numFmt w:val="bullet"/>
      <w:lvlText w:val="o"/>
      <w:lvlJc w:val="left"/>
      <w:pPr>
        <w:ind w:left="1440" w:hanging="360"/>
      </w:pPr>
      <w:rPr>
        <w:rFonts w:ascii="Courier New" w:hAnsi="Courier New" w:hint="default"/>
      </w:rPr>
    </w:lvl>
    <w:lvl w:ilvl="2" w:tplc="6B2C0470">
      <w:start w:val="1"/>
      <w:numFmt w:val="bullet"/>
      <w:lvlText w:val=""/>
      <w:lvlJc w:val="left"/>
      <w:pPr>
        <w:ind w:left="2160" w:hanging="360"/>
      </w:pPr>
      <w:rPr>
        <w:rFonts w:ascii="Wingdings" w:hAnsi="Wingdings" w:hint="default"/>
      </w:rPr>
    </w:lvl>
    <w:lvl w:ilvl="3" w:tplc="AF8E5522">
      <w:start w:val="1"/>
      <w:numFmt w:val="bullet"/>
      <w:lvlText w:val=""/>
      <w:lvlJc w:val="left"/>
      <w:pPr>
        <w:ind w:left="2880" w:hanging="360"/>
      </w:pPr>
      <w:rPr>
        <w:rFonts w:ascii="Symbol" w:hAnsi="Symbol" w:hint="default"/>
      </w:rPr>
    </w:lvl>
    <w:lvl w:ilvl="4" w:tplc="74FED91A">
      <w:start w:val="1"/>
      <w:numFmt w:val="bullet"/>
      <w:lvlText w:val="o"/>
      <w:lvlJc w:val="left"/>
      <w:pPr>
        <w:ind w:left="3600" w:hanging="360"/>
      </w:pPr>
      <w:rPr>
        <w:rFonts w:ascii="Courier New" w:hAnsi="Courier New" w:hint="default"/>
      </w:rPr>
    </w:lvl>
    <w:lvl w:ilvl="5" w:tplc="40266E24">
      <w:start w:val="1"/>
      <w:numFmt w:val="bullet"/>
      <w:lvlText w:val=""/>
      <w:lvlJc w:val="left"/>
      <w:pPr>
        <w:ind w:left="4320" w:hanging="360"/>
      </w:pPr>
      <w:rPr>
        <w:rFonts w:ascii="Wingdings" w:hAnsi="Wingdings" w:hint="default"/>
      </w:rPr>
    </w:lvl>
    <w:lvl w:ilvl="6" w:tplc="C0807904">
      <w:start w:val="1"/>
      <w:numFmt w:val="bullet"/>
      <w:lvlText w:val=""/>
      <w:lvlJc w:val="left"/>
      <w:pPr>
        <w:ind w:left="5040" w:hanging="360"/>
      </w:pPr>
      <w:rPr>
        <w:rFonts w:ascii="Symbol" w:hAnsi="Symbol" w:hint="default"/>
      </w:rPr>
    </w:lvl>
    <w:lvl w:ilvl="7" w:tplc="23503EB0">
      <w:start w:val="1"/>
      <w:numFmt w:val="bullet"/>
      <w:lvlText w:val="o"/>
      <w:lvlJc w:val="left"/>
      <w:pPr>
        <w:ind w:left="5760" w:hanging="360"/>
      </w:pPr>
      <w:rPr>
        <w:rFonts w:ascii="Courier New" w:hAnsi="Courier New" w:hint="default"/>
      </w:rPr>
    </w:lvl>
    <w:lvl w:ilvl="8" w:tplc="54C0A990">
      <w:start w:val="1"/>
      <w:numFmt w:val="bullet"/>
      <w:lvlText w:val=""/>
      <w:lvlJc w:val="left"/>
      <w:pPr>
        <w:ind w:left="6480" w:hanging="360"/>
      </w:pPr>
      <w:rPr>
        <w:rFonts w:ascii="Wingdings" w:hAnsi="Wingdings" w:hint="default"/>
      </w:rPr>
    </w:lvl>
  </w:abstractNum>
  <w:abstractNum w:abstractNumId="4" w15:restartNumberingAfterBreak="0">
    <w:nsid w:val="3FCA688E"/>
    <w:multiLevelType w:val="hybridMultilevel"/>
    <w:tmpl w:val="FFFFFFFF"/>
    <w:lvl w:ilvl="0" w:tplc="B04AA970">
      <w:start w:val="1"/>
      <w:numFmt w:val="bullet"/>
      <w:lvlText w:val=""/>
      <w:lvlJc w:val="left"/>
      <w:pPr>
        <w:ind w:left="720" w:hanging="360"/>
      </w:pPr>
      <w:rPr>
        <w:rFonts w:ascii="Symbol" w:hAnsi="Symbol" w:hint="default"/>
      </w:rPr>
    </w:lvl>
    <w:lvl w:ilvl="1" w:tplc="AEEACC30">
      <w:start w:val="1"/>
      <w:numFmt w:val="bullet"/>
      <w:lvlText w:val="o"/>
      <w:lvlJc w:val="left"/>
      <w:pPr>
        <w:ind w:left="1440" w:hanging="360"/>
      </w:pPr>
      <w:rPr>
        <w:rFonts w:ascii="Courier New" w:hAnsi="Courier New" w:hint="default"/>
      </w:rPr>
    </w:lvl>
    <w:lvl w:ilvl="2" w:tplc="DCC04466">
      <w:start w:val="1"/>
      <w:numFmt w:val="bullet"/>
      <w:lvlText w:val=""/>
      <w:lvlJc w:val="left"/>
      <w:pPr>
        <w:ind w:left="2160" w:hanging="360"/>
      </w:pPr>
      <w:rPr>
        <w:rFonts w:ascii="Wingdings" w:hAnsi="Wingdings" w:hint="default"/>
      </w:rPr>
    </w:lvl>
    <w:lvl w:ilvl="3" w:tplc="6448B38C">
      <w:start w:val="1"/>
      <w:numFmt w:val="bullet"/>
      <w:lvlText w:val=""/>
      <w:lvlJc w:val="left"/>
      <w:pPr>
        <w:ind w:left="2880" w:hanging="360"/>
      </w:pPr>
      <w:rPr>
        <w:rFonts w:ascii="Symbol" w:hAnsi="Symbol" w:hint="default"/>
      </w:rPr>
    </w:lvl>
    <w:lvl w:ilvl="4" w:tplc="A42EEF22">
      <w:start w:val="1"/>
      <w:numFmt w:val="bullet"/>
      <w:lvlText w:val="o"/>
      <w:lvlJc w:val="left"/>
      <w:pPr>
        <w:ind w:left="3600" w:hanging="360"/>
      </w:pPr>
      <w:rPr>
        <w:rFonts w:ascii="Courier New" w:hAnsi="Courier New" w:hint="default"/>
      </w:rPr>
    </w:lvl>
    <w:lvl w:ilvl="5" w:tplc="8F0EADCE">
      <w:start w:val="1"/>
      <w:numFmt w:val="bullet"/>
      <w:lvlText w:val=""/>
      <w:lvlJc w:val="left"/>
      <w:pPr>
        <w:ind w:left="4320" w:hanging="360"/>
      </w:pPr>
      <w:rPr>
        <w:rFonts w:ascii="Wingdings" w:hAnsi="Wingdings" w:hint="default"/>
      </w:rPr>
    </w:lvl>
    <w:lvl w:ilvl="6" w:tplc="23F022A0">
      <w:start w:val="1"/>
      <w:numFmt w:val="bullet"/>
      <w:lvlText w:val=""/>
      <w:lvlJc w:val="left"/>
      <w:pPr>
        <w:ind w:left="5040" w:hanging="360"/>
      </w:pPr>
      <w:rPr>
        <w:rFonts w:ascii="Symbol" w:hAnsi="Symbol" w:hint="default"/>
      </w:rPr>
    </w:lvl>
    <w:lvl w:ilvl="7" w:tplc="C436E8A6">
      <w:start w:val="1"/>
      <w:numFmt w:val="bullet"/>
      <w:lvlText w:val="o"/>
      <w:lvlJc w:val="left"/>
      <w:pPr>
        <w:ind w:left="5760" w:hanging="360"/>
      </w:pPr>
      <w:rPr>
        <w:rFonts w:ascii="Courier New" w:hAnsi="Courier New" w:hint="default"/>
      </w:rPr>
    </w:lvl>
    <w:lvl w:ilvl="8" w:tplc="C4D46E10">
      <w:start w:val="1"/>
      <w:numFmt w:val="bullet"/>
      <w:lvlText w:val=""/>
      <w:lvlJc w:val="left"/>
      <w:pPr>
        <w:ind w:left="6480" w:hanging="360"/>
      </w:pPr>
      <w:rPr>
        <w:rFonts w:ascii="Wingdings" w:hAnsi="Wingdings" w:hint="default"/>
      </w:rPr>
    </w:lvl>
  </w:abstractNum>
  <w:abstractNum w:abstractNumId="5" w15:restartNumberingAfterBreak="0">
    <w:nsid w:val="614323F0"/>
    <w:multiLevelType w:val="hybridMultilevel"/>
    <w:tmpl w:val="6B169B18"/>
    <w:lvl w:ilvl="0" w:tplc="2F1E1D7C">
      <w:start w:val="1"/>
      <w:numFmt w:val="bullet"/>
      <w:lvlText w:val="-"/>
      <w:lvlJc w:val="left"/>
      <w:pPr>
        <w:ind w:left="720" w:hanging="360"/>
      </w:pPr>
      <w:rPr>
        <w:rFonts w:ascii="Calibri Light" w:eastAsiaTheme="minorHAnsi" w:hAnsi="Calibri Light" w:cs="Calibri Light"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6A4475EA"/>
    <w:multiLevelType w:val="hybridMultilevel"/>
    <w:tmpl w:val="C440629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430467131">
    <w:abstractNumId w:val="4"/>
  </w:num>
  <w:num w:numId="2" w16cid:durableId="620379537">
    <w:abstractNumId w:val="3"/>
  </w:num>
  <w:num w:numId="3" w16cid:durableId="1574463786">
    <w:abstractNumId w:val="1"/>
  </w:num>
  <w:num w:numId="4" w16cid:durableId="2029060643">
    <w:abstractNumId w:val="2"/>
  </w:num>
  <w:num w:numId="5" w16cid:durableId="297496649">
    <w:abstractNumId w:val="6"/>
  </w:num>
  <w:num w:numId="6" w16cid:durableId="1002588638">
    <w:abstractNumId w:val="0"/>
  </w:num>
  <w:num w:numId="7" w16cid:durableId="127077461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09E8"/>
    <w:rsid w:val="0003578D"/>
    <w:rsid w:val="000B5A88"/>
    <w:rsid w:val="00113622"/>
    <w:rsid w:val="001F64CA"/>
    <w:rsid w:val="002C5268"/>
    <w:rsid w:val="003243DF"/>
    <w:rsid w:val="00336559"/>
    <w:rsid w:val="003A5589"/>
    <w:rsid w:val="003A568D"/>
    <w:rsid w:val="003D0F3D"/>
    <w:rsid w:val="0042234D"/>
    <w:rsid w:val="004535A2"/>
    <w:rsid w:val="004937CA"/>
    <w:rsid w:val="00531246"/>
    <w:rsid w:val="00561068"/>
    <w:rsid w:val="0056793F"/>
    <w:rsid w:val="00570DAD"/>
    <w:rsid w:val="005D1A4C"/>
    <w:rsid w:val="00604834"/>
    <w:rsid w:val="006525FD"/>
    <w:rsid w:val="006F2F2F"/>
    <w:rsid w:val="00706BC8"/>
    <w:rsid w:val="00724EB2"/>
    <w:rsid w:val="00774DEA"/>
    <w:rsid w:val="0078393E"/>
    <w:rsid w:val="007A4628"/>
    <w:rsid w:val="007B1103"/>
    <w:rsid w:val="007B20A0"/>
    <w:rsid w:val="00806713"/>
    <w:rsid w:val="00846626"/>
    <w:rsid w:val="00870F96"/>
    <w:rsid w:val="00895059"/>
    <w:rsid w:val="008D32AF"/>
    <w:rsid w:val="00903AA6"/>
    <w:rsid w:val="0093178B"/>
    <w:rsid w:val="009A3B22"/>
    <w:rsid w:val="009B7A0A"/>
    <w:rsid w:val="00A44A3D"/>
    <w:rsid w:val="00A83EEB"/>
    <w:rsid w:val="00AD1723"/>
    <w:rsid w:val="00BE61E2"/>
    <w:rsid w:val="00C02C19"/>
    <w:rsid w:val="00CD465C"/>
    <w:rsid w:val="00D109E8"/>
    <w:rsid w:val="00D1479A"/>
    <w:rsid w:val="00D1751E"/>
    <w:rsid w:val="00D24F22"/>
    <w:rsid w:val="00D94D00"/>
    <w:rsid w:val="00DB5DE4"/>
    <w:rsid w:val="00DB7EBF"/>
    <w:rsid w:val="00E32AB9"/>
    <w:rsid w:val="00E64E99"/>
    <w:rsid w:val="00E84724"/>
    <w:rsid w:val="00F136F0"/>
    <w:rsid w:val="00F52B5B"/>
    <w:rsid w:val="00F940F0"/>
    <w:rsid w:val="00FC5039"/>
    <w:rsid w:val="11E9622E"/>
    <w:rsid w:val="12BE4DDF"/>
    <w:rsid w:val="177CA22F"/>
    <w:rsid w:val="1970143D"/>
    <w:rsid w:val="21234E03"/>
    <w:rsid w:val="251AF2C5"/>
    <w:rsid w:val="252628A3"/>
    <w:rsid w:val="31F11628"/>
    <w:rsid w:val="32F727F3"/>
    <w:rsid w:val="3CE94F97"/>
    <w:rsid w:val="44D9167E"/>
    <w:rsid w:val="4FF9166F"/>
    <w:rsid w:val="59F97182"/>
    <w:rsid w:val="65ADE7C4"/>
    <w:rsid w:val="6D5C899C"/>
    <w:rsid w:val="7F0D0F38"/>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B4802B"/>
  <w15:chartTrackingRefBased/>
  <w15:docId w15:val="{E9C98CED-E6E0-45BC-B514-E21D9D7493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5589"/>
    <w:pPr>
      <w:tabs>
        <w:tab w:val="center" w:pos="4513"/>
      </w:tabs>
      <w:spacing w:after="0" w:line="240" w:lineRule="auto"/>
    </w:pPr>
    <w:rPr>
      <w:rFonts w:ascii="Calibri Light" w:hAnsi="Calibri Light" w:cs="Calibri Light"/>
      <w:sz w:val="22"/>
      <w:szCs w:val="22"/>
    </w:rPr>
  </w:style>
  <w:style w:type="paragraph" w:styleId="Overskrift1">
    <w:name w:val="heading 1"/>
    <w:basedOn w:val="Normal"/>
    <w:next w:val="Normal"/>
    <w:link w:val="Overskrift1Tegn"/>
    <w:uiPriority w:val="9"/>
    <w:qFormat/>
    <w:rsid w:val="00806713"/>
    <w:pPr>
      <w:keepNext/>
      <w:keepLines/>
      <w:numPr>
        <w:numId w:val="4"/>
      </w:numPr>
      <w:spacing w:before="240"/>
      <w:outlineLvl w:val="0"/>
    </w:pPr>
    <w:rPr>
      <w:rFonts w:eastAsiaTheme="majorEastAsia"/>
      <w:color w:val="0F4761" w:themeColor="accent1" w:themeShade="BF"/>
      <w:sz w:val="24"/>
      <w:szCs w:val="24"/>
    </w:rPr>
  </w:style>
  <w:style w:type="paragraph" w:styleId="Overskrift2">
    <w:name w:val="heading 2"/>
    <w:basedOn w:val="Normal"/>
    <w:next w:val="Normal"/>
    <w:link w:val="Overskrift2Tegn"/>
    <w:uiPriority w:val="9"/>
    <w:unhideWhenUsed/>
    <w:qFormat/>
    <w:rsid w:val="00561068"/>
    <w:pPr>
      <w:keepNext/>
      <w:keepLines/>
      <w:spacing w:before="40"/>
      <w:outlineLvl w:val="1"/>
    </w:pPr>
    <w:rPr>
      <w:rFonts w:asciiTheme="majorHAnsi" w:eastAsiaTheme="majorEastAsia" w:hAnsiTheme="majorHAnsi" w:cstheme="majorBidi"/>
      <w:color w:val="0F4761" w:themeColor="accent1" w:themeShade="BF"/>
      <w:sz w:val="26"/>
      <w:szCs w:val="26"/>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A83EEB"/>
    <w:pPr>
      <w:tabs>
        <w:tab w:val="clear" w:pos="4513"/>
        <w:tab w:val="center" w:pos="4536"/>
        <w:tab w:val="right" w:pos="9072"/>
      </w:tabs>
    </w:pPr>
  </w:style>
  <w:style w:type="character" w:customStyle="1" w:styleId="TopptekstTegn">
    <w:name w:val="Topptekst Tegn"/>
    <w:basedOn w:val="Standardskriftforavsnitt"/>
    <w:link w:val="Topptekst"/>
    <w:uiPriority w:val="99"/>
    <w:rsid w:val="00A83EEB"/>
  </w:style>
  <w:style w:type="paragraph" w:styleId="Bunntekst">
    <w:name w:val="footer"/>
    <w:basedOn w:val="Normal"/>
    <w:link w:val="BunntekstTegn"/>
    <w:uiPriority w:val="99"/>
    <w:unhideWhenUsed/>
    <w:rsid w:val="00A83EEB"/>
    <w:pPr>
      <w:tabs>
        <w:tab w:val="clear" w:pos="4513"/>
        <w:tab w:val="center" w:pos="4536"/>
        <w:tab w:val="right" w:pos="9072"/>
      </w:tabs>
    </w:pPr>
  </w:style>
  <w:style w:type="character" w:customStyle="1" w:styleId="BunntekstTegn">
    <w:name w:val="Bunntekst Tegn"/>
    <w:basedOn w:val="Standardskriftforavsnitt"/>
    <w:link w:val="Bunntekst"/>
    <w:uiPriority w:val="99"/>
    <w:rsid w:val="00A83EEB"/>
  </w:style>
  <w:style w:type="character" w:customStyle="1" w:styleId="Overskrift1Tegn">
    <w:name w:val="Overskrift 1 Tegn"/>
    <w:basedOn w:val="Standardskriftforavsnitt"/>
    <w:link w:val="Overskrift1"/>
    <w:uiPriority w:val="9"/>
    <w:rsid w:val="00806713"/>
    <w:rPr>
      <w:rFonts w:ascii="Calibri Light" w:eastAsiaTheme="majorEastAsia" w:hAnsi="Calibri Light" w:cs="Calibri Light"/>
      <w:color w:val="0F4761" w:themeColor="accent1" w:themeShade="BF"/>
    </w:rPr>
  </w:style>
  <w:style w:type="character" w:customStyle="1" w:styleId="Overskrift2Tegn">
    <w:name w:val="Overskrift 2 Tegn"/>
    <w:basedOn w:val="Standardskriftforavsnitt"/>
    <w:link w:val="Overskrift2"/>
    <w:uiPriority w:val="9"/>
    <w:rsid w:val="00561068"/>
    <w:rPr>
      <w:rFonts w:asciiTheme="majorHAnsi" w:eastAsiaTheme="majorEastAsia" w:hAnsiTheme="majorHAnsi" w:cstheme="majorBidi"/>
      <w:color w:val="0F4761" w:themeColor="accent1" w:themeShade="BF"/>
      <w:sz w:val="26"/>
      <w:szCs w:val="26"/>
    </w:rPr>
  </w:style>
  <w:style w:type="paragraph" w:styleId="Listeavsnitt">
    <w:name w:val="List Paragraph"/>
    <w:basedOn w:val="Normal"/>
    <w:uiPriority w:val="34"/>
    <w:qFormat/>
    <w:rsid w:val="003A5589"/>
    <w:pPr>
      <w:ind w:left="720"/>
      <w:contextualSpacing/>
    </w:pPr>
  </w:style>
  <w:style w:type="paragraph" w:styleId="Overskriftforinnholdsfortegnelse">
    <w:name w:val="TOC Heading"/>
    <w:basedOn w:val="Overskrift1"/>
    <w:next w:val="Normal"/>
    <w:uiPriority w:val="39"/>
    <w:unhideWhenUsed/>
    <w:qFormat/>
    <w:rsid w:val="00846626"/>
    <w:pPr>
      <w:numPr>
        <w:numId w:val="0"/>
      </w:numPr>
      <w:tabs>
        <w:tab w:val="clear" w:pos="4513"/>
      </w:tabs>
      <w:spacing w:line="259" w:lineRule="auto"/>
      <w:outlineLvl w:val="9"/>
    </w:pPr>
    <w:rPr>
      <w:rFonts w:asciiTheme="majorHAnsi" w:hAnsiTheme="majorHAnsi" w:cstheme="majorBidi"/>
      <w:sz w:val="32"/>
      <w:szCs w:val="32"/>
      <w:lang w:eastAsia="nb-NO"/>
    </w:rPr>
  </w:style>
  <w:style w:type="paragraph" w:styleId="INNH1">
    <w:name w:val="toc 1"/>
    <w:basedOn w:val="Normal"/>
    <w:next w:val="Normal"/>
    <w:autoRedefine/>
    <w:uiPriority w:val="39"/>
    <w:unhideWhenUsed/>
    <w:rsid w:val="00846626"/>
    <w:pPr>
      <w:tabs>
        <w:tab w:val="clear" w:pos="4513"/>
      </w:tabs>
      <w:spacing w:after="100"/>
    </w:pPr>
  </w:style>
  <w:style w:type="character" w:styleId="Hyperkobling">
    <w:name w:val="Hyperlink"/>
    <w:basedOn w:val="Standardskriftforavsnitt"/>
    <w:uiPriority w:val="99"/>
    <w:unhideWhenUsed/>
    <w:rsid w:val="00846626"/>
    <w:rPr>
      <w:color w:val="467886" w:themeColor="hyperlink"/>
      <w:u w:val="single"/>
    </w:rPr>
  </w:style>
  <w:style w:type="table" w:styleId="Tabellrutenett">
    <w:name w:val="Table Grid"/>
    <w:basedOn w:val="Vanligtabell"/>
    <w:uiPriority w:val="39"/>
    <w:rsid w:val="00774D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https://tromkom.sharepoint.com/sites/seksjonforanskaffelser/Delte%20dokumenter/Maler/07%20Kontraktsmaler/Tjenestekontrakt/Bilag%20X%20seri&#248;istetsbestemmelser%20(&#229;pne%20i%20app).dotx?OR=81dd2b71-fb82-4b33-ac71-fed46bf0f87a&amp;CID=cb3911a2-a0bf-10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7FDB4824003ED43A9E618487F6EC7FE" ma:contentTypeVersion="15" ma:contentTypeDescription="Opprett et nytt dokument." ma:contentTypeScope="" ma:versionID="1361420ef5ec2b0762d52307eea24af4">
  <xsd:schema xmlns:xsd="http://www.w3.org/2001/XMLSchema" xmlns:xs="http://www.w3.org/2001/XMLSchema" xmlns:p="http://schemas.microsoft.com/office/2006/metadata/properties" xmlns:ns2="8178859f-97a5-4ad6-a07a-fbf30499b686" xmlns:ns3="a75005d1-cf1d-4179-add4-1a44e3e543f1" targetNamespace="http://schemas.microsoft.com/office/2006/metadata/properties" ma:root="true" ma:fieldsID="4a37d80f0fa0134ce63e01c766acfa6f" ns2:_="" ns3:_="">
    <xsd:import namespace="8178859f-97a5-4ad6-a07a-fbf30499b686"/>
    <xsd:import namespace="a75005d1-cf1d-4179-add4-1a44e3e543f1"/>
    <xsd:element name="properties">
      <xsd:complexType>
        <xsd:sequence>
          <xsd:element name="documentManagement">
            <xsd:complexType>
              <xsd:all>
                <xsd:element ref="ns2:MediaServiceMetadata" minOccurs="0"/>
                <xsd:element ref="ns2:MediaServiceFastMetadata"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78859f-97a5-4ad6-a07a-fbf30499b6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0"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Bildemerkelapper" ma:readOnly="false" ma:fieldId="{5cf76f15-5ced-4ddc-b409-7134ff3c332f}" ma:taxonomyMulti="true" ma:sspId="f0fd243c-ab16-4a64-b5b4-abfe456aef44"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5005d1-cf1d-4179-add4-1a44e3e543f1" elementFormDefault="qualified">
    <xsd:import namespace="http://schemas.microsoft.com/office/2006/documentManagement/types"/>
    <xsd:import namespace="http://schemas.microsoft.com/office/infopath/2007/PartnerControls"/>
    <xsd:element name="SharedWithUsers" ma:index="11"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lingsdetaljer" ma:internalName="SharedWithDetails" ma:readOnly="true">
      <xsd:simpleType>
        <xsd:restriction base="dms:Note">
          <xsd:maxLength value="255"/>
        </xsd:restriction>
      </xsd:simpleType>
    </xsd:element>
    <xsd:element name="TaxCatchAll" ma:index="15" nillable="true" ma:displayName="Taxonomy Catch All Column" ma:hidden="true" ma:list="{9cf0c45e-4764-423b-b75e-c0ec4ca93402}" ma:internalName="TaxCatchAll" ma:showField="CatchAllData" ma:web="a75005d1-cf1d-4179-add4-1a44e3e543f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a75005d1-cf1d-4179-add4-1a44e3e543f1" xsi:nil="true"/>
    <lcf76f155ced4ddcb4097134ff3c332f xmlns="8178859f-97a5-4ad6-a07a-fbf30499b6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EC7BAEA-2FBD-4757-A63D-D1DA95DB65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78859f-97a5-4ad6-a07a-fbf30499b686"/>
    <ds:schemaRef ds:uri="a75005d1-cf1d-4179-add4-1a44e3e543f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D15D12-7D55-46C2-AAC7-375C4F645333}">
  <ds:schemaRefs>
    <ds:schemaRef ds:uri="http://schemas.microsoft.com/office/2006/metadata/properties"/>
    <ds:schemaRef ds:uri="http://schemas.microsoft.com/office/infopath/2007/PartnerControls"/>
    <ds:schemaRef ds:uri="a75005d1-cf1d-4179-add4-1a44e3e543f1"/>
    <ds:schemaRef ds:uri="8178859f-97a5-4ad6-a07a-fbf30499b686"/>
  </ds:schemaRefs>
</ds:datastoreItem>
</file>

<file path=customXml/itemProps3.xml><?xml version="1.0" encoding="utf-8"?>
<ds:datastoreItem xmlns:ds="http://schemas.openxmlformats.org/officeDocument/2006/customXml" ds:itemID="{A3AD9251-8A12-47E0-9AF6-40B208402582}">
  <ds:schemaRefs>
    <ds:schemaRef ds:uri="http://schemas.openxmlformats.org/officeDocument/2006/bibliography"/>
  </ds:schemaRefs>
</ds:datastoreItem>
</file>

<file path=customXml/itemProps4.xml><?xml version="1.0" encoding="utf-8"?>
<ds:datastoreItem xmlns:ds="http://schemas.openxmlformats.org/officeDocument/2006/customXml" ds:itemID="{25E482B2-098C-405F-89BB-C6501120612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Bilag%20X%20seriøistetsbestemmelser%20(åpne%20i%20app).dotx?OR=81dd2b71-fb82-4b33-ac71-fed46bf0f87a&amp;CID=cb3911a2-a0bf-1001-</Template>
  <TotalTime>45</TotalTime>
  <Pages>8</Pages>
  <Words>3326</Words>
  <Characters>17628</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Mads Bratteng Stagrum</dc:creator>
  <cp:keywords/>
  <dc:description/>
  <cp:lastModifiedBy>Mads Bratteng Stagrum</cp:lastModifiedBy>
  <cp:revision>8</cp:revision>
  <dcterms:created xsi:type="dcterms:W3CDTF">2026-05-07T07:56:00Z</dcterms:created>
  <dcterms:modified xsi:type="dcterms:W3CDTF">2026-06-15T10:57:00Z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0x01010017FDB4824003ED43A9E618487F6EC7FE</vt:lpwstr>
  </property>
  <property fmtid="{D5CDD505-2E9C-101B-9397-08002B2CF9AE}" pid="3" name="MediaServiceImageTags">
    <vt:lpwstr/>
  </property>
</Properties>
</file>